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55D92" w14:textId="77777777" w:rsidR="00A02E94" w:rsidRPr="009D3BEE" w:rsidRDefault="007714B9" w:rsidP="00A02E94">
      <w:pPr>
        <w:spacing w:after="240"/>
        <w:jc w:val="right"/>
      </w:pPr>
      <w:bookmarkStart w:id="0" w:name="_Hlk53520193"/>
      <w:r w:rsidRPr="009D3BEE">
        <w:t>Poznań</w:t>
      </w:r>
      <w:r w:rsidR="00A02E94" w:rsidRPr="009D3BEE">
        <w:t xml:space="preserve"> dnia: </w:t>
      </w:r>
      <w:r w:rsidRPr="009D3BEE">
        <w:t>2023-07-11</w:t>
      </w:r>
    </w:p>
    <w:p w14:paraId="057AD7EF" w14:textId="77777777" w:rsidR="007714B9" w:rsidRPr="009D3BEE" w:rsidRDefault="007714B9" w:rsidP="00A02E94">
      <w:pPr>
        <w:spacing w:after="40"/>
        <w:rPr>
          <w:b/>
          <w:bCs/>
        </w:rPr>
      </w:pPr>
      <w:r w:rsidRPr="009D3BEE">
        <w:rPr>
          <w:b/>
          <w:bCs/>
        </w:rPr>
        <w:t>Szpital Wojewódzki w Poznaniu</w:t>
      </w:r>
    </w:p>
    <w:p w14:paraId="54BAAD50" w14:textId="77777777" w:rsidR="00A02E94" w:rsidRPr="009D3BEE" w:rsidRDefault="007714B9" w:rsidP="00A02E94">
      <w:pPr>
        <w:spacing w:after="40"/>
        <w:rPr>
          <w:b/>
          <w:bCs/>
        </w:rPr>
      </w:pPr>
      <w:r w:rsidRPr="009D3BEE">
        <w:rPr>
          <w:b/>
          <w:bCs/>
        </w:rPr>
        <w:t>Dział Zamówień Publicznych</w:t>
      </w:r>
    </w:p>
    <w:p w14:paraId="1897A677" w14:textId="77777777" w:rsidR="00A02E94" w:rsidRPr="009D3BEE" w:rsidRDefault="007714B9" w:rsidP="00A02E94">
      <w:r w:rsidRPr="009D3BEE">
        <w:t>Juraszów</w:t>
      </w:r>
      <w:r w:rsidR="00A02E94" w:rsidRPr="009D3BEE">
        <w:t xml:space="preserve"> </w:t>
      </w:r>
      <w:r w:rsidRPr="009D3BEE">
        <w:t>7/19</w:t>
      </w:r>
    </w:p>
    <w:p w14:paraId="0CD9D2E3" w14:textId="77777777" w:rsidR="00A02E94" w:rsidRPr="009D3BEE" w:rsidRDefault="007714B9" w:rsidP="00A02E94">
      <w:r w:rsidRPr="009D3BEE">
        <w:t>60-479</w:t>
      </w:r>
      <w:r w:rsidR="00A02E94" w:rsidRPr="009D3BEE">
        <w:t xml:space="preserve"> </w:t>
      </w:r>
      <w:r w:rsidRPr="009D3BEE">
        <w:t>Poznań</w:t>
      </w:r>
    </w:p>
    <w:p w14:paraId="1126DACC" w14:textId="77777777" w:rsidR="00A02E94" w:rsidRPr="009D3BEE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</w:rPr>
      </w:pPr>
      <w:r w:rsidRPr="009D3BEE">
        <w:rPr>
          <w:b/>
        </w:rPr>
        <w:t>WYKONAWCY</w:t>
      </w:r>
    </w:p>
    <w:p w14:paraId="1AA483A7" w14:textId="77777777" w:rsidR="00A02E94" w:rsidRPr="009D3BEE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</w:pPr>
      <w:r w:rsidRPr="009D3BEE">
        <w:t>ubiegający się o zamówienie</w:t>
      </w:r>
    </w:p>
    <w:p w14:paraId="345B6959" w14:textId="77777777" w:rsidR="00A02E94" w:rsidRPr="009D3BEE" w:rsidRDefault="00A02E94" w:rsidP="00A02E94">
      <w:pPr>
        <w:pStyle w:val="Nagwek1"/>
        <w:spacing w:before="600"/>
        <w:rPr>
          <w:sz w:val="28"/>
        </w:rPr>
      </w:pPr>
      <w:r w:rsidRPr="009D3BEE">
        <w:rPr>
          <w:sz w:val="28"/>
        </w:rPr>
        <w:t>ZAWIADOMIENIE</w:t>
      </w:r>
    </w:p>
    <w:p w14:paraId="31E54058" w14:textId="77777777" w:rsidR="00A02E94" w:rsidRPr="009D3BEE" w:rsidRDefault="00A02E94" w:rsidP="00A02E94">
      <w:pPr>
        <w:spacing w:after="480"/>
        <w:jc w:val="center"/>
        <w:rPr>
          <w:b/>
          <w:sz w:val="28"/>
        </w:rPr>
      </w:pPr>
      <w:r w:rsidRPr="009D3BEE">
        <w:rPr>
          <w:b/>
          <w:sz w:val="28"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8402"/>
      </w:tblGrid>
      <w:tr w:rsidR="007714B9" w:rsidRPr="009D3BEE" w14:paraId="28972D18" w14:textId="77777777" w:rsidTr="00846C9D">
        <w:trPr>
          <w:trHeight w:val="638"/>
        </w:trPr>
        <w:tc>
          <w:tcPr>
            <w:tcW w:w="959" w:type="dxa"/>
            <w:hideMark/>
          </w:tcPr>
          <w:p w14:paraId="42E22E9C" w14:textId="77777777" w:rsidR="007714B9" w:rsidRPr="009D3BEE" w:rsidRDefault="007714B9" w:rsidP="00846C9D">
            <w:pPr>
              <w:spacing w:after="60" w:line="276" w:lineRule="auto"/>
              <w:jc w:val="both"/>
            </w:pPr>
            <w:r w:rsidRPr="009D3BEE">
              <w:t>Dotyczy:</w:t>
            </w:r>
          </w:p>
        </w:tc>
        <w:tc>
          <w:tcPr>
            <w:tcW w:w="9261" w:type="dxa"/>
            <w:hideMark/>
          </w:tcPr>
          <w:p w14:paraId="7A22EAD0" w14:textId="77777777" w:rsidR="007714B9" w:rsidRPr="009D3BEE" w:rsidRDefault="007714B9" w:rsidP="00846C9D">
            <w:pPr>
              <w:spacing w:after="60" w:line="276" w:lineRule="auto"/>
              <w:jc w:val="both"/>
            </w:pPr>
            <w:r w:rsidRPr="009D3BEE">
              <w:t>postępowania o udzielenie zamówienia publicznego, prowadzonego w trybie przetarg nieograniczony</w:t>
            </w:r>
            <w:r w:rsidRPr="009D3BEE">
              <w:rPr>
                <w:b/>
              </w:rPr>
              <w:t xml:space="preserve"> </w:t>
            </w:r>
            <w:r w:rsidRPr="009D3BEE">
              <w:rPr>
                <w:bCs/>
              </w:rPr>
              <w:t>na</w:t>
            </w:r>
            <w:r w:rsidRPr="009D3BEE">
              <w:rPr>
                <w:b/>
              </w:rPr>
              <w:t xml:space="preserve"> </w:t>
            </w:r>
            <w:r w:rsidRPr="009D3BEE">
              <w:rPr>
                <w:bCs/>
              </w:rPr>
              <w:t>”</w:t>
            </w:r>
            <w:r w:rsidRPr="009D3BEE">
              <w:rPr>
                <w:b/>
                <w:bCs/>
              </w:rPr>
              <w:t>Dostawa opatrunków specjalistycznych</w:t>
            </w:r>
            <w:r w:rsidRPr="009D3BEE">
              <w:rPr>
                <w:bCs/>
              </w:rPr>
              <w:t>”</w:t>
            </w:r>
            <w:r w:rsidRPr="009D3BEE">
              <w:rPr>
                <w:b/>
              </w:rPr>
              <w:t xml:space="preserve"> </w:t>
            </w:r>
            <w:r w:rsidRPr="009D3BEE">
              <w:rPr>
                <w:bCs/>
              </w:rPr>
              <w:t>– znak sprawy</w:t>
            </w:r>
            <w:r w:rsidRPr="009D3BEE">
              <w:rPr>
                <w:b/>
              </w:rPr>
              <w:t xml:space="preserve"> SZW/DZP/36/2023</w:t>
            </w:r>
            <w:r w:rsidRPr="009D3BEE">
              <w:rPr>
                <w:bCs/>
              </w:rPr>
              <w:t>.</w:t>
            </w:r>
          </w:p>
        </w:tc>
      </w:tr>
    </w:tbl>
    <w:p w14:paraId="4AA9AB30" w14:textId="77777777" w:rsidR="00A02E94" w:rsidRPr="009D3BEE" w:rsidRDefault="00A02E94" w:rsidP="00A02E94">
      <w:pPr>
        <w:pStyle w:val="Nagwek"/>
        <w:tabs>
          <w:tab w:val="left" w:pos="708"/>
        </w:tabs>
        <w:spacing w:before="480" w:after="120" w:line="276" w:lineRule="auto"/>
        <w:jc w:val="both"/>
        <w:rPr>
          <w:bCs/>
        </w:rPr>
      </w:pPr>
      <w:r w:rsidRPr="009D3BEE">
        <w:t xml:space="preserve">Zamawiający, działając na podstawie art. 253 ust. 1 ustawy z dnia 11 września 2019r. Prawo zamówień publicznych </w:t>
      </w:r>
      <w:r w:rsidR="007714B9" w:rsidRPr="009D3BEE">
        <w:t>(</w:t>
      </w:r>
      <w:proofErr w:type="spellStart"/>
      <w:r w:rsidR="007714B9" w:rsidRPr="009D3BEE">
        <w:t>t.j</w:t>
      </w:r>
      <w:proofErr w:type="spellEnd"/>
      <w:r w:rsidR="007714B9" w:rsidRPr="009D3BEE">
        <w:t>. Dz. U. z 2022r. poz. 1710)</w:t>
      </w:r>
      <w:r w:rsidRPr="009D3BEE">
        <w:t xml:space="preserve">, zwanej dalej „ustawą </w:t>
      </w:r>
      <w:proofErr w:type="spellStart"/>
      <w:r w:rsidRPr="009D3BEE">
        <w:t>Pzp</w:t>
      </w:r>
      <w:proofErr w:type="spellEnd"/>
      <w:r w:rsidRPr="009D3BEE">
        <w:t>”, informuje, że w toczącym się postępowaniu o udzielenie zamówienia publicznego, jako najkorzystniejsza wybrana została oferta: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7714B9" w:rsidRPr="009D3BEE" w14:paraId="1F87A8B3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4262" w14:textId="13E67156" w:rsidR="007714B9" w:rsidRPr="009D3BEE" w:rsidRDefault="007714B9" w:rsidP="00846C9D">
            <w:pPr>
              <w:spacing w:before="60" w:after="40"/>
              <w:jc w:val="both"/>
              <w:rPr>
                <w:b/>
              </w:rPr>
            </w:pPr>
            <w:r w:rsidRPr="009D3BEE">
              <w:rPr>
                <w:b/>
              </w:rPr>
              <w:t xml:space="preserve">Mölnlycke Health Care Polska </w:t>
            </w:r>
            <w:r w:rsidR="00E949C4">
              <w:rPr>
                <w:b/>
              </w:rPr>
              <w:t xml:space="preserve"> Sp. </w:t>
            </w:r>
            <w:r w:rsidRPr="009D3BEE">
              <w:rPr>
                <w:b/>
              </w:rPr>
              <w:t>z o.o.</w:t>
            </w:r>
          </w:p>
          <w:p w14:paraId="5C9B95CC" w14:textId="75CC64BB" w:rsidR="007714B9" w:rsidRPr="009D3BEE" w:rsidRDefault="00E949C4" w:rsidP="00846C9D">
            <w:pPr>
              <w:jc w:val="both"/>
              <w:rPr>
                <w:bCs/>
              </w:rPr>
            </w:pPr>
            <w:r>
              <w:rPr>
                <w:bCs/>
              </w:rPr>
              <w:t xml:space="preserve">ul. </w:t>
            </w:r>
            <w:r w:rsidR="007714B9" w:rsidRPr="009D3BEE">
              <w:rPr>
                <w:bCs/>
              </w:rPr>
              <w:t>Okopowa 58 /72</w:t>
            </w:r>
          </w:p>
          <w:p w14:paraId="57CE9809" w14:textId="77777777" w:rsidR="007714B9" w:rsidRPr="009D3BEE" w:rsidRDefault="007714B9" w:rsidP="00846C9D">
            <w:pPr>
              <w:spacing w:after="120"/>
              <w:jc w:val="both"/>
              <w:rPr>
                <w:bCs/>
              </w:rPr>
            </w:pPr>
            <w:r w:rsidRPr="009D3BEE">
              <w:rPr>
                <w:bCs/>
              </w:rPr>
              <w:t>01-042 Warszawa</w:t>
            </w:r>
          </w:p>
          <w:p w14:paraId="2BAB84CF" w14:textId="0C86392C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1,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393.50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6E12D67C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63BB325B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3C652A27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7AFA" w14:textId="77777777" w:rsidR="00E949C4" w:rsidRPr="00B67BDA" w:rsidRDefault="00E949C4" w:rsidP="00E949C4">
            <w:pPr>
              <w:rPr>
                <w:b/>
                <w:bCs/>
              </w:rPr>
            </w:pPr>
            <w:r w:rsidRPr="00B67BDA">
              <w:rPr>
                <w:b/>
                <w:bCs/>
              </w:rPr>
              <w:t>Paul Hartmann Polska Sp. z o.o.</w:t>
            </w:r>
          </w:p>
          <w:p w14:paraId="6271ABA6" w14:textId="77777777" w:rsidR="00E949C4" w:rsidRPr="00B071C4" w:rsidRDefault="00E949C4" w:rsidP="00E949C4">
            <w:r>
              <w:t xml:space="preserve">ul. </w:t>
            </w:r>
            <w:r w:rsidRPr="00B071C4">
              <w:t xml:space="preserve">Żeromskiego 17 </w:t>
            </w:r>
          </w:p>
          <w:p w14:paraId="3DD2EF9F" w14:textId="77777777" w:rsidR="00E949C4" w:rsidRDefault="00E949C4" w:rsidP="00E949C4">
            <w:pPr>
              <w:jc w:val="both"/>
            </w:pPr>
            <w:r w:rsidRPr="00B071C4">
              <w:t>95-200 Pabianice</w:t>
            </w:r>
            <w:r w:rsidRPr="00D92DF1">
              <w:t xml:space="preserve"> </w:t>
            </w:r>
          </w:p>
          <w:p w14:paraId="4C6CA5B0" w14:textId="1FD07B51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2,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13 326.00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7F1D388F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1F0FCE2C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238F8A7F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C501" w14:textId="77777777" w:rsidR="00E949C4" w:rsidRPr="009D3BEE" w:rsidRDefault="00E949C4" w:rsidP="00E949C4">
            <w:pPr>
              <w:spacing w:before="60" w:after="40"/>
              <w:jc w:val="both"/>
              <w:rPr>
                <w:b/>
              </w:rPr>
            </w:pPr>
            <w:r w:rsidRPr="009D3BEE">
              <w:rPr>
                <w:b/>
              </w:rPr>
              <w:t xml:space="preserve">Mölnlycke Health Care Polska </w:t>
            </w:r>
            <w:r>
              <w:rPr>
                <w:b/>
              </w:rPr>
              <w:t xml:space="preserve"> Sp. </w:t>
            </w:r>
            <w:r w:rsidRPr="009D3BEE">
              <w:rPr>
                <w:b/>
              </w:rPr>
              <w:t>z o.o.</w:t>
            </w:r>
          </w:p>
          <w:p w14:paraId="16EE8F08" w14:textId="77777777" w:rsidR="00E949C4" w:rsidRPr="009D3BEE" w:rsidRDefault="00E949C4" w:rsidP="00E949C4">
            <w:pPr>
              <w:jc w:val="both"/>
              <w:rPr>
                <w:bCs/>
              </w:rPr>
            </w:pPr>
            <w:r>
              <w:rPr>
                <w:bCs/>
              </w:rPr>
              <w:t xml:space="preserve">ul. </w:t>
            </w:r>
            <w:r w:rsidRPr="009D3BEE">
              <w:rPr>
                <w:bCs/>
              </w:rPr>
              <w:t>Okopowa 58 /72</w:t>
            </w:r>
          </w:p>
          <w:p w14:paraId="58F1ED50" w14:textId="77777777" w:rsidR="00E949C4" w:rsidRPr="009D3BEE" w:rsidRDefault="00E949C4" w:rsidP="00E949C4">
            <w:pPr>
              <w:spacing w:after="120"/>
              <w:jc w:val="both"/>
              <w:rPr>
                <w:bCs/>
              </w:rPr>
            </w:pPr>
            <w:r w:rsidRPr="009D3BEE">
              <w:rPr>
                <w:bCs/>
              </w:rPr>
              <w:t>01-042 Warszawa</w:t>
            </w:r>
          </w:p>
          <w:p w14:paraId="2E55789C" w14:textId="2C36ACA9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6,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5 113.10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2000B5E4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564EAEAA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1B27DAF4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F3DF" w14:textId="77777777" w:rsidR="00E949C4" w:rsidRPr="009D3BEE" w:rsidRDefault="00E949C4" w:rsidP="00E949C4">
            <w:pPr>
              <w:spacing w:before="60" w:after="40"/>
              <w:jc w:val="both"/>
              <w:rPr>
                <w:b/>
              </w:rPr>
            </w:pPr>
            <w:r w:rsidRPr="009D3BEE">
              <w:rPr>
                <w:b/>
              </w:rPr>
              <w:lastRenderedPageBreak/>
              <w:t xml:space="preserve">Mölnlycke Health Care Polska </w:t>
            </w:r>
            <w:r>
              <w:rPr>
                <w:b/>
              </w:rPr>
              <w:t xml:space="preserve"> Sp. </w:t>
            </w:r>
            <w:r w:rsidRPr="009D3BEE">
              <w:rPr>
                <w:b/>
              </w:rPr>
              <w:t>z o.o.</w:t>
            </w:r>
          </w:p>
          <w:p w14:paraId="687D9BBC" w14:textId="77777777" w:rsidR="00E949C4" w:rsidRPr="009D3BEE" w:rsidRDefault="00E949C4" w:rsidP="00E949C4">
            <w:pPr>
              <w:jc w:val="both"/>
              <w:rPr>
                <w:bCs/>
              </w:rPr>
            </w:pPr>
            <w:r>
              <w:rPr>
                <w:bCs/>
              </w:rPr>
              <w:t xml:space="preserve">ul. </w:t>
            </w:r>
            <w:r w:rsidRPr="009D3BEE">
              <w:rPr>
                <w:bCs/>
              </w:rPr>
              <w:t>Okopowa 58 /72</w:t>
            </w:r>
          </w:p>
          <w:p w14:paraId="35CC6073" w14:textId="77777777" w:rsidR="00E949C4" w:rsidRPr="009D3BEE" w:rsidRDefault="00E949C4" w:rsidP="00E949C4">
            <w:pPr>
              <w:spacing w:after="120"/>
              <w:jc w:val="both"/>
              <w:rPr>
                <w:bCs/>
              </w:rPr>
            </w:pPr>
            <w:r w:rsidRPr="009D3BEE">
              <w:rPr>
                <w:bCs/>
              </w:rPr>
              <w:t>01-042 Warszawa</w:t>
            </w:r>
          </w:p>
          <w:p w14:paraId="7B638614" w14:textId="2894C6C1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8,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6 558.11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341B957E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2142CFBA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7943FCD9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FDDB" w14:textId="77777777" w:rsidR="00E949C4" w:rsidRPr="009D3BEE" w:rsidRDefault="00E949C4" w:rsidP="00E949C4">
            <w:pPr>
              <w:spacing w:before="60" w:after="40"/>
              <w:jc w:val="both"/>
              <w:rPr>
                <w:b/>
              </w:rPr>
            </w:pPr>
            <w:r w:rsidRPr="009D3BEE">
              <w:rPr>
                <w:b/>
              </w:rPr>
              <w:t xml:space="preserve">Mölnlycke Health Care Polska </w:t>
            </w:r>
            <w:r>
              <w:rPr>
                <w:b/>
              </w:rPr>
              <w:t xml:space="preserve"> Sp. </w:t>
            </w:r>
            <w:r w:rsidRPr="009D3BEE">
              <w:rPr>
                <w:b/>
              </w:rPr>
              <w:t>z o.o.</w:t>
            </w:r>
          </w:p>
          <w:p w14:paraId="2DC3B1D9" w14:textId="77777777" w:rsidR="00E949C4" w:rsidRPr="009D3BEE" w:rsidRDefault="00E949C4" w:rsidP="00E949C4">
            <w:pPr>
              <w:jc w:val="both"/>
              <w:rPr>
                <w:bCs/>
              </w:rPr>
            </w:pPr>
            <w:r>
              <w:rPr>
                <w:bCs/>
              </w:rPr>
              <w:t xml:space="preserve">ul. </w:t>
            </w:r>
            <w:r w:rsidRPr="009D3BEE">
              <w:rPr>
                <w:bCs/>
              </w:rPr>
              <w:t>Okopowa 58 /72</w:t>
            </w:r>
          </w:p>
          <w:p w14:paraId="478A8BE7" w14:textId="77777777" w:rsidR="00E949C4" w:rsidRPr="009D3BEE" w:rsidRDefault="00E949C4" w:rsidP="00E949C4">
            <w:pPr>
              <w:spacing w:after="120"/>
              <w:jc w:val="both"/>
              <w:rPr>
                <w:bCs/>
              </w:rPr>
            </w:pPr>
            <w:r w:rsidRPr="009D3BEE">
              <w:rPr>
                <w:bCs/>
              </w:rPr>
              <w:t>01-042 Warszawa</w:t>
            </w:r>
          </w:p>
          <w:p w14:paraId="48DC6577" w14:textId="764E0ABB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10,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10 586.38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4A2D62EB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4A389F4C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0F35CEF8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5E27" w14:textId="77777777" w:rsidR="00E949C4" w:rsidRPr="00B67BDA" w:rsidRDefault="00E949C4" w:rsidP="00E949C4">
            <w:pPr>
              <w:rPr>
                <w:b/>
                <w:bCs/>
              </w:rPr>
            </w:pPr>
            <w:r w:rsidRPr="00B67BDA">
              <w:rPr>
                <w:b/>
                <w:bCs/>
              </w:rPr>
              <w:t>Paul Hartmann Polska Sp. z o.o.</w:t>
            </w:r>
          </w:p>
          <w:p w14:paraId="6271DB9A" w14:textId="77777777" w:rsidR="00E949C4" w:rsidRPr="00B071C4" w:rsidRDefault="00E949C4" w:rsidP="00E949C4">
            <w:r>
              <w:t xml:space="preserve">ul. </w:t>
            </w:r>
            <w:r w:rsidRPr="00B071C4">
              <w:t xml:space="preserve">Żeromskiego 17 </w:t>
            </w:r>
          </w:p>
          <w:p w14:paraId="45029BA8" w14:textId="77777777" w:rsidR="00E949C4" w:rsidRDefault="00E949C4" w:rsidP="00E949C4">
            <w:pPr>
              <w:jc w:val="both"/>
            </w:pPr>
            <w:r w:rsidRPr="00B071C4">
              <w:t>95-200 Pabianice</w:t>
            </w:r>
            <w:r w:rsidRPr="00D92DF1">
              <w:t xml:space="preserve"> </w:t>
            </w:r>
          </w:p>
          <w:p w14:paraId="063AE872" w14:textId="64368C7C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11,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1 023.80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1CF40AAC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594A373C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24FC18B9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C711" w14:textId="77777777" w:rsidR="00E949C4" w:rsidRPr="00B67BDA" w:rsidRDefault="00E949C4" w:rsidP="00E949C4">
            <w:pPr>
              <w:rPr>
                <w:b/>
                <w:bCs/>
              </w:rPr>
            </w:pPr>
            <w:r w:rsidRPr="00B67BDA">
              <w:rPr>
                <w:b/>
                <w:bCs/>
              </w:rPr>
              <w:t>Paul Hartmann Polska Sp. z o.o.</w:t>
            </w:r>
          </w:p>
          <w:p w14:paraId="780BA9D2" w14:textId="77777777" w:rsidR="00E949C4" w:rsidRPr="00B071C4" w:rsidRDefault="00E949C4" w:rsidP="00E949C4">
            <w:r>
              <w:t xml:space="preserve">ul. </w:t>
            </w:r>
            <w:r w:rsidRPr="00B071C4">
              <w:t xml:space="preserve">Żeromskiego 17 </w:t>
            </w:r>
          </w:p>
          <w:p w14:paraId="727EC48A" w14:textId="77777777" w:rsidR="00E949C4" w:rsidRDefault="00E949C4" w:rsidP="00E949C4">
            <w:pPr>
              <w:jc w:val="both"/>
            </w:pPr>
            <w:r w:rsidRPr="00B071C4">
              <w:t>95-200 Pabianice</w:t>
            </w:r>
            <w:r w:rsidRPr="00D92DF1">
              <w:t xml:space="preserve"> </w:t>
            </w:r>
          </w:p>
          <w:p w14:paraId="778A78A9" w14:textId="57F82992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13,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1 628.70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1643DC8A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44705866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69FE916B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F14C" w14:textId="77777777" w:rsidR="00E949C4" w:rsidRPr="00B67BDA" w:rsidRDefault="00E949C4" w:rsidP="00E949C4">
            <w:pPr>
              <w:rPr>
                <w:b/>
                <w:bCs/>
              </w:rPr>
            </w:pPr>
            <w:r w:rsidRPr="00B67BDA">
              <w:rPr>
                <w:b/>
                <w:bCs/>
              </w:rPr>
              <w:t>KIKGEL Sp. z o.o.</w:t>
            </w:r>
          </w:p>
          <w:p w14:paraId="4A50E4F9" w14:textId="77777777" w:rsidR="00E949C4" w:rsidRPr="00B67BDA" w:rsidRDefault="00E949C4" w:rsidP="00E949C4">
            <w:r w:rsidRPr="00B67BDA">
              <w:t xml:space="preserve">ul. Skłodowskiej 7 </w:t>
            </w:r>
          </w:p>
          <w:p w14:paraId="1C6D01BF" w14:textId="77777777" w:rsidR="00E949C4" w:rsidRDefault="00E949C4" w:rsidP="00E949C4">
            <w:r w:rsidRPr="00B67BDA">
              <w:t>97-225 Ujazd</w:t>
            </w:r>
            <w:r w:rsidRPr="00D92DF1">
              <w:t xml:space="preserve"> </w:t>
            </w:r>
          </w:p>
          <w:p w14:paraId="52F1E583" w14:textId="38818311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18,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1 925.90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24FEB8A5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5AFE548D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2F88D11B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FC69" w14:textId="77777777" w:rsidR="00E949C4" w:rsidRPr="00B67BDA" w:rsidRDefault="00E949C4" w:rsidP="00E949C4">
            <w:pPr>
              <w:rPr>
                <w:b/>
                <w:bCs/>
              </w:rPr>
            </w:pPr>
            <w:r w:rsidRPr="00B67BDA">
              <w:rPr>
                <w:b/>
                <w:bCs/>
              </w:rPr>
              <w:t>KIKGEL Sp. z o.o.</w:t>
            </w:r>
          </w:p>
          <w:p w14:paraId="700731B7" w14:textId="77777777" w:rsidR="00E949C4" w:rsidRPr="00B67BDA" w:rsidRDefault="00E949C4" w:rsidP="00E949C4">
            <w:r w:rsidRPr="00B67BDA">
              <w:t xml:space="preserve">ul. Skłodowskiej 7 </w:t>
            </w:r>
          </w:p>
          <w:p w14:paraId="5F0B370F" w14:textId="77777777" w:rsidR="00E949C4" w:rsidRDefault="00E949C4" w:rsidP="00E949C4">
            <w:r w:rsidRPr="00B67BDA">
              <w:t>97-225 Ujazd</w:t>
            </w:r>
            <w:r w:rsidRPr="00D92DF1">
              <w:t xml:space="preserve"> </w:t>
            </w:r>
          </w:p>
          <w:p w14:paraId="3671046C" w14:textId="6A8D7252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24,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5 561.55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28C37C2D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6E7F9520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717A218D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2349" w14:textId="77777777" w:rsidR="007F578E" w:rsidRPr="00B67BDA" w:rsidRDefault="007F578E" w:rsidP="007F578E">
            <w:pPr>
              <w:rPr>
                <w:b/>
                <w:bCs/>
              </w:rPr>
            </w:pPr>
            <w:r w:rsidRPr="00B67BDA">
              <w:rPr>
                <w:b/>
                <w:bCs/>
              </w:rPr>
              <w:lastRenderedPageBreak/>
              <w:t xml:space="preserve">Zarys International Group Sp. z o.o. Sp.k. </w:t>
            </w:r>
          </w:p>
          <w:p w14:paraId="2E946749" w14:textId="77777777" w:rsidR="007F578E" w:rsidRPr="00B071C4" w:rsidRDefault="007F578E" w:rsidP="007F578E">
            <w:r>
              <w:t xml:space="preserve">ul. </w:t>
            </w:r>
            <w:r w:rsidRPr="00B071C4">
              <w:t xml:space="preserve">Pod Borem 18 </w:t>
            </w:r>
          </w:p>
          <w:p w14:paraId="0E4B251A" w14:textId="77777777" w:rsidR="007F578E" w:rsidRDefault="007F578E" w:rsidP="007F578E">
            <w:pPr>
              <w:jc w:val="both"/>
            </w:pPr>
            <w:r w:rsidRPr="00B071C4">
              <w:t>41-808 Zabrze</w:t>
            </w:r>
            <w:r w:rsidRPr="00D92DF1">
              <w:t xml:space="preserve"> </w:t>
            </w:r>
          </w:p>
          <w:p w14:paraId="1BF70942" w14:textId="12B2CD41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25,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38 212.00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6F2AF2B4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5DADD967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48908A78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5F31" w14:textId="77777777" w:rsidR="00E949C4" w:rsidRPr="00B67BDA" w:rsidRDefault="00E949C4" w:rsidP="00E949C4">
            <w:pPr>
              <w:rPr>
                <w:b/>
                <w:bCs/>
              </w:rPr>
            </w:pPr>
            <w:r w:rsidRPr="00B67BDA">
              <w:rPr>
                <w:b/>
                <w:bCs/>
              </w:rPr>
              <w:t>Paul Hartmann Polska Sp. z o.o.</w:t>
            </w:r>
          </w:p>
          <w:p w14:paraId="396BB8FD" w14:textId="77777777" w:rsidR="00E949C4" w:rsidRPr="00B071C4" w:rsidRDefault="00E949C4" w:rsidP="00E949C4">
            <w:r>
              <w:t xml:space="preserve">ul. </w:t>
            </w:r>
            <w:r w:rsidRPr="00B071C4">
              <w:t xml:space="preserve">Żeromskiego 17 </w:t>
            </w:r>
          </w:p>
          <w:p w14:paraId="74A481BF" w14:textId="77777777" w:rsidR="00E949C4" w:rsidRDefault="00E949C4" w:rsidP="00E949C4">
            <w:pPr>
              <w:jc w:val="both"/>
            </w:pPr>
            <w:r w:rsidRPr="00B071C4">
              <w:t>95-200 Pabianice</w:t>
            </w:r>
            <w:r w:rsidRPr="00D92DF1">
              <w:t xml:space="preserve"> </w:t>
            </w:r>
          </w:p>
          <w:p w14:paraId="52F0FA49" w14:textId="772B62AE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26,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10 011.00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01BEA26F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096A2816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7D022A6A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2A65" w14:textId="77777777" w:rsidR="007F578E" w:rsidRPr="00B67BDA" w:rsidRDefault="007F578E" w:rsidP="007F578E">
            <w:pPr>
              <w:rPr>
                <w:b/>
                <w:bCs/>
              </w:rPr>
            </w:pPr>
            <w:r w:rsidRPr="00B67BDA">
              <w:rPr>
                <w:b/>
                <w:bCs/>
              </w:rPr>
              <w:t xml:space="preserve">Zarys International Group Sp. z o.o. Sp.k. </w:t>
            </w:r>
          </w:p>
          <w:p w14:paraId="695C53BC" w14:textId="77777777" w:rsidR="007F578E" w:rsidRPr="00B071C4" w:rsidRDefault="007F578E" w:rsidP="007F578E">
            <w:r>
              <w:t xml:space="preserve">ul. </w:t>
            </w:r>
            <w:r w:rsidRPr="00B071C4">
              <w:t xml:space="preserve">Pod Borem 18 </w:t>
            </w:r>
          </w:p>
          <w:p w14:paraId="1605347B" w14:textId="77777777" w:rsidR="007F578E" w:rsidRDefault="007F578E" w:rsidP="007F578E">
            <w:pPr>
              <w:jc w:val="both"/>
            </w:pPr>
            <w:r w:rsidRPr="00B071C4">
              <w:t>41-808 Zabrze</w:t>
            </w:r>
            <w:r w:rsidRPr="00D92DF1">
              <w:t xml:space="preserve"> </w:t>
            </w:r>
          </w:p>
          <w:p w14:paraId="2B0180A4" w14:textId="07089F8A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27,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235.00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73B0EC5E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6568B55A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  <w:tr w:rsidR="007714B9" w:rsidRPr="009D3BEE" w14:paraId="79069909" w14:textId="77777777" w:rsidTr="002A7A2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23BF" w14:textId="77777777" w:rsidR="007F578E" w:rsidRPr="00B67BDA" w:rsidRDefault="007F578E" w:rsidP="007F578E">
            <w:pPr>
              <w:rPr>
                <w:b/>
                <w:bCs/>
              </w:rPr>
            </w:pPr>
            <w:r w:rsidRPr="00B67BDA">
              <w:rPr>
                <w:b/>
                <w:bCs/>
              </w:rPr>
              <w:t>3M Poland Sp. z o.o.</w:t>
            </w:r>
          </w:p>
          <w:p w14:paraId="3DCC5085" w14:textId="77777777" w:rsidR="007F578E" w:rsidRPr="00B071C4" w:rsidRDefault="007F578E" w:rsidP="007F578E">
            <w:r w:rsidRPr="00B071C4">
              <w:t xml:space="preserve">Al. Katowicka 117 </w:t>
            </w:r>
          </w:p>
          <w:p w14:paraId="6239DB27" w14:textId="77777777" w:rsidR="007F578E" w:rsidRDefault="007F578E" w:rsidP="007F578E">
            <w:pPr>
              <w:jc w:val="both"/>
            </w:pPr>
            <w:r w:rsidRPr="00B071C4">
              <w:t>Kajetany</w:t>
            </w:r>
            <w:r>
              <w:br/>
              <w:t>05-830 Nadarzyn</w:t>
            </w:r>
            <w:r w:rsidRPr="00D92DF1">
              <w:t xml:space="preserve"> </w:t>
            </w:r>
          </w:p>
          <w:p w14:paraId="34F4D7BE" w14:textId="1178C4C9" w:rsidR="007714B9" w:rsidRPr="00EA4F58" w:rsidRDefault="002A7A2B" w:rsidP="002A7A2B">
            <w:pPr>
              <w:spacing w:before="120" w:after="240"/>
              <w:jc w:val="both"/>
              <w:rPr>
                <w:u w:val="single"/>
              </w:rPr>
            </w:pPr>
            <w:r w:rsidRPr="00EA4F58">
              <w:rPr>
                <w:u w:val="single"/>
              </w:rPr>
              <w:t xml:space="preserve">Zadanie nr 31, </w:t>
            </w:r>
            <w:r w:rsidR="007714B9" w:rsidRPr="00EA4F58">
              <w:rPr>
                <w:u w:val="single"/>
              </w:rPr>
              <w:t xml:space="preserve">za cenę brutto </w:t>
            </w:r>
            <w:r w:rsidR="007714B9" w:rsidRPr="00EA4F58">
              <w:rPr>
                <w:b/>
                <w:u w:val="single"/>
              </w:rPr>
              <w:t>140 908.70 zł</w:t>
            </w:r>
            <w:r w:rsidR="007714B9" w:rsidRPr="00EA4F58">
              <w:rPr>
                <w:bCs/>
                <w:u w:val="single"/>
              </w:rPr>
              <w:t>.</w:t>
            </w:r>
          </w:p>
          <w:p w14:paraId="30055A3C" w14:textId="77777777" w:rsidR="007714B9" w:rsidRPr="009D3BEE" w:rsidRDefault="007714B9" w:rsidP="00846C9D">
            <w:pPr>
              <w:spacing w:before="120" w:line="276" w:lineRule="auto"/>
              <w:jc w:val="both"/>
              <w:rPr>
                <w:color w:val="000000"/>
              </w:rPr>
            </w:pPr>
            <w:r w:rsidRPr="009D3BEE">
              <w:rPr>
                <w:b/>
                <w:bCs/>
                <w:color w:val="000000"/>
              </w:rPr>
              <w:t>Uzasadnienie wyboru</w:t>
            </w:r>
            <w:r w:rsidRPr="009D3BEE">
              <w:rPr>
                <w:color w:val="000000"/>
              </w:rPr>
              <w:t>:</w:t>
            </w:r>
          </w:p>
          <w:p w14:paraId="58636AD7" w14:textId="77777777" w:rsidR="007714B9" w:rsidRPr="009D3BEE" w:rsidRDefault="007714B9" w:rsidP="00846C9D">
            <w:pPr>
              <w:pStyle w:val="Nagwek"/>
              <w:tabs>
                <w:tab w:val="left" w:pos="708"/>
              </w:tabs>
              <w:spacing w:after="120"/>
            </w:pPr>
            <w:r w:rsidRPr="009D3BEE">
              <w:t>Oferta spełnia wymagania formalno-prawne i jest zgodna z SWZ.</w:t>
            </w:r>
          </w:p>
        </w:tc>
      </w:tr>
    </w:tbl>
    <w:p w14:paraId="0D29F3CC" w14:textId="77777777" w:rsidR="00A02E94" w:rsidRPr="009D3BEE" w:rsidRDefault="00A02E94" w:rsidP="00A02E94">
      <w:pPr>
        <w:spacing w:before="240" w:after="120" w:line="276" w:lineRule="auto"/>
        <w:jc w:val="both"/>
        <w:rPr>
          <w:color w:val="000000"/>
        </w:rPr>
      </w:pPr>
      <w:r w:rsidRPr="009D3BEE">
        <w:rPr>
          <w:color w:val="000000"/>
        </w:rPr>
        <w:t>Punktacja przyznana ofertom w poszczególnych kryteriach oceny ofert wraz z łączną liczbą punktów: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118"/>
        <w:gridCol w:w="2948"/>
        <w:gridCol w:w="1560"/>
      </w:tblGrid>
      <w:tr w:rsidR="00A02E94" w:rsidRPr="009D3BEE" w14:paraId="492DB3FD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D7A8099" w14:textId="77777777" w:rsidR="00A02E94" w:rsidRPr="009D3BEE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9D3BEE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7FA43CDA" w14:textId="77777777" w:rsidR="00A02E94" w:rsidRPr="009D3BEE" w:rsidRDefault="00A02E94" w:rsidP="005C35E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9D3BEE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5ABF7E24" w14:textId="77777777" w:rsidR="00A02E94" w:rsidRPr="009D3BEE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9D3BEE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7F570A29" w14:textId="77777777" w:rsidR="00A02E94" w:rsidRPr="009D3BEE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9D3BEE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7714B9" w:rsidRPr="009D3BEE" w14:paraId="514988AC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DCBB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Pakiet nr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F148" w14:textId="77777777" w:rsidR="00E949C4" w:rsidRPr="00E949C4" w:rsidRDefault="00E949C4" w:rsidP="00E949C4">
            <w:pPr>
              <w:spacing w:before="60" w:after="40"/>
              <w:jc w:val="both"/>
              <w:rPr>
                <w:b/>
                <w:sz w:val="20"/>
                <w:szCs w:val="20"/>
              </w:rPr>
            </w:pPr>
            <w:r w:rsidRPr="00E949C4">
              <w:rPr>
                <w:b/>
                <w:sz w:val="20"/>
                <w:szCs w:val="20"/>
              </w:rPr>
              <w:t>Mölnlycke Health Care Polska  Sp. z o.o.</w:t>
            </w:r>
          </w:p>
          <w:p w14:paraId="2A601FFD" w14:textId="77777777" w:rsidR="00E949C4" w:rsidRPr="00E949C4" w:rsidRDefault="00E949C4" w:rsidP="00E949C4">
            <w:pPr>
              <w:jc w:val="both"/>
              <w:rPr>
                <w:bCs/>
                <w:sz w:val="20"/>
                <w:szCs w:val="20"/>
              </w:rPr>
            </w:pPr>
            <w:r w:rsidRPr="00E949C4">
              <w:rPr>
                <w:bCs/>
                <w:sz w:val="20"/>
                <w:szCs w:val="20"/>
              </w:rPr>
              <w:t>ul. Okopowa 58 /72</w:t>
            </w:r>
          </w:p>
          <w:p w14:paraId="773E21C1" w14:textId="605862E8" w:rsidR="007714B9" w:rsidRPr="00E949C4" w:rsidRDefault="00E949C4" w:rsidP="00E949C4">
            <w:pPr>
              <w:spacing w:after="120"/>
              <w:jc w:val="both"/>
              <w:rPr>
                <w:bCs/>
              </w:rPr>
            </w:pPr>
            <w:r w:rsidRPr="00E949C4">
              <w:rPr>
                <w:bCs/>
                <w:sz w:val="20"/>
                <w:szCs w:val="20"/>
              </w:rPr>
              <w:t>01-042 Warszawa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D1CA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02C8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59B751B1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1C68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Pakiet nr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872A" w14:textId="77777777" w:rsidR="007714B9" w:rsidRPr="009D3BEE" w:rsidRDefault="007714B9" w:rsidP="00846C9D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9D3BEE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7AD937BC" w14:textId="77777777" w:rsidR="007714B9" w:rsidRPr="009D3BEE" w:rsidRDefault="007714B9" w:rsidP="00846C9D">
            <w:pPr>
              <w:rPr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Al. Armii Ludowej 26</w:t>
            </w:r>
          </w:p>
          <w:p w14:paraId="7A3C338F" w14:textId="77777777" w:rsidR="007714B9" w:rsidRPr="009D3BEE" w:rsidRDefault="007714B9" w:rsidP="00846C9D">
            <w:pPr>
              <w:spacing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00 609 Warszawa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F659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- 68.65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A8D9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68,65</w:t>
            </w:r>
          </w:p>
        </w:tc>
      </w:tr>
      <w:tr w:rsidR="007714B9" w:rsidRPr="009D3BEE" w14:paraId="05CBF4F1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CA5E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Pakiet nr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3372" w14:textId="77777777" w:rsidR="00E949C4" w:rsidRPr="00E949C4" w:rsidRDefault="00E949C4" w:rsidP="00E949C4">
            <w:pPr>
              <w:rPr>
                <w:b/>
                <w:bCs/>
                <w:sz w:val="20"/>
                <w:szCs w:val="20"/>
              </w:rPr>
            </w:pPr>
            <w:r w:rsidRPr="00E949C4">
              <w:rPr>
                <w:b/>
                <w:bCs/>
                <w:sz w:val="20"/>
                <w:szCs w:val="20"/>
              </w:rPr>
              <w:t>Paul Hartmann Polska Sp. z o.o.</w:t>
            </w:r>
          </w:p>
          <w:p w14:paraId="3956852A" w14:textId="77777777" w:rsidR="00E949C4" w:rsidRPr="00E949C4" w:rsidRDefault="00E949C4" w:rsidP="00E949C4">
            <w:pPr>
              <w:rPr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 xml:space="preserve">ul. Żeromskiego 17 </w:t>
            </w:r>
          </w:p>
          <w:p w14:paraId="34F2C5CD" w14:textId="5D019D25" w:rsidR="007714B9" w:rsidRPr="00E949C4" w:rsidRDefault="00E949C4" w:rsidP="00E949C4">
            <w:pPr>
              <w:jc w:val="both"/>
              <w:rPr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 xml:space="preserve">95-200 Pabianice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2482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- 67.88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83AA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67,88</w:t>
            </w:r>
          </w:p>
        </w:tc>
      </w:tr>
      <w:tr w:rsidR="007714B9" w:rsidRPr="009D3BEE" w14:paraId="0BA69197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6F67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2 - Pakiet nr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5C6F" w14:textId="77777777" w:rsidR="00E949C4" w:rsidRPr="00E949C4" w:rsidRDefault="00E949C4" w:rsidP="00E949C4">
            <w:pPr>
              <w:rPr>
                <w:b/>
                <w:bCs/>
                <w:sz w:val="20"/>
                <w:szCs w:val="20"/>
              </w:rPr>
            </w:pPr>
            <w:r w:rsidRPr="00E949C4">
              <w:rPr>
                <w:b/>
                <w:bCs/>
                <w:sz w:val="20"/>
                <w:szCs w:val="20"/>
              </w:rPr>
              <w:t>Paul Hartmann Polska Sp. z o.o.</w:t>
            </w:r>
          </w:p>
          <w:p w14:paraId="2A51E46B" w14:textId="77777777" w:rsidR="00E949C4" w:rsidRPr="00E949C4" w:rsidRDefault="00E949C4" w:rsidP="00E949C4">
            <w:pPr>
              <w:rPr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 xml:space="preserve">ul. Żeromskiego 17 </w:t>
            </w:r>
          </w:p>
          <w:p w14:paraId="71895D66" w14:textId="22B4AB66" w:rsidR="007714B9" w:rsidRPr="009D3BEE" w:rsidRDefault="00E949C4" w:rsidP="00E949C4">
            <w:pPr>
              <w:spacing w:after="40"/>
              <w:rPr>
                <w:color w:val="000000"/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>95-200 Pabianice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FBA1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26C8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549ACADC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C001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lastRenderedPageBreak/>
              <w:t>6 - Pakiet nr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BB5C" w14:textId="77777777" w:rsidR="00E949C4" w:rsidRPr="00E949C4" w:rsidRDefault="00E949C4" w:rsidP="00E949C4">
            <w:pPr>
              <w:spacing w:before="60" w:after="40"/>
              <w:jc w:val="both"/>
              <w:rPr>
                <w:b/>
                <w:sz w:val="20"/>
                <w:szCs w:val="20"/>
              </w:rPr>
            </w:pPr>
            <w:r w:rsidRPr="00E949C4">
              <w:rPr>
                <w:b/>
                <w:sz w:val="20"/>
                <w:szCs w:val="20"/>
              </w:rPr>
              <w:t>Mölnlycke Health Care Polska  Sp. z o.o.</w:t>
            </w:r>
          </w:p>
          <w:p w14:paraId="0D5285FA" w14:textId="77777777" w:rsidR="00E949C4" w:rsidRPr="00E949C4" w:rsidRDefault="00E949C4" w:rsidP="00E949C4">
            <w:pPr>
              <w:jc w:val="both"/>
              <w:rPr>
                <w:bCs/>
                <w:sz w:val="20"/>
                <w:szCs w:val="20"/>
              </w:rPr>
            </w:pPr>
            <w:r w:rsidRPr="00E949C4">
              <w:rPr>
                <w:bCs/>
                <w:sz w:val="20"/>
                <w:szCs w:val="20"/>
              </w:rPr>
              <w:t>ul. Okopowa 58 /72</w:t>
            </w:r>
          </w:p>
          <w:p w14:paraId="07FEE578" w14:textId="31EA7B39" w:rsidR="007714B9" w:rsidRPr="009D3BEE" w:rsidRDefault="00E949C4" w:rsidP="00E949C4">
            <w:pPr>
              <w:spacing w:after="40"/>
              <w:rPr>
                <w:color w:val="000000"/>
                <w:sz w:val="20"/>
                <w:szCs w:val="20"/>
              </w:rPr>
            </w:pPr>
            <w:r w:rsidRPr="00E949C4">
              <w:rPr>
                <w:bCs/>
                <w:sz w:val="20"/>
                <w:szCs w:val="20"/>
              </w:rPr>
              <w:t>01-042 Warszawa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D534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16F6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00264990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DE68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8 - Pakiet nr 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0DA8" w14:textId="77777777" w:rsidR="00E949C4" w:rsidRPr="00E949C4" w:rsidRDefault="00E949C4" w:rsidP="00E949C4">
            <w:pPr>
              <w:spacing w:before="60" w:after="40"/>
              <w:jc w:val="both"/>
              <w:rPr>
                <w:b/>
                <w:sz w:val="20"/>
                <w:szCs w:val="20"/>
              </w:rPr>
            </w:pPr>
            <w:r w:rsidRPr="00E949C4">
              <w:rPr>
                <w:b/>
                <w:sz w:val="20"/>
                <w:szCs w:val="20"/>
              </w:rPr>
              <w:t>Mölnlycke Health Care Polska  Sp. z o.o.</w:t>
            </w:r>
          </w:p>
          <w:p w14:paraId="2C6CB3E2" w14:textId="77777777" w:rsidR="00E949C4" w:rsidRPr="00E949C4" w:rsidRDefault="00E949C4" w:rsidP="00E949C4">
            <w:pPr>
              <w:jc w:val="both"/>
              <w:rPr>
                <w:bCs/>
                <w:sz w:val="20"/>
                <w:szCs w:val="20"/>
              </w:rPr>
            </w:pPr>
            <w:r w:rsidRPr="00E949C4">
              <w:rPr>
                <w:bCs/>
                <w:sz w:val="20"/>
                <w:szCs w:val="20"/>
              </w:rPr>
              <w:t>ul. Okopowa 58 /72</w:t>
            </w:r>
          </w:p>
          <w:p w14:paraId="003DFFE9" w14:textId="613DB460" w:rsidR="007714B9" w:rsidRPr="009D3BEE" w:rsidRDefault="00E949C4" w:rsidP="00E949C4">
            <w:pPr>
              <w:spacing w:after="40"/>
              <w:rPr>
                <w:color w:val="000000"/>
                <w:sz w:val="20"/>
                <w:szCs w:val="20"/>
              </w:rPr>
            </w:pPr>
            <w:r w:rsidRPr="00E949C4">
              <w:rPr>
                <w:bCs/>
                <w:sz w:val="20"/>
                <w:szCs w:val="20"/>
              </w:rPr>
              <w:t>01-042 Warszawa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2C97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775F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483B7B15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B116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10 - Pakiet nr 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1284" w14:textId="77777777" w:rsidR="00E949C4" w:rsidRPr="00E949C4" w:rsidRDefault="00E949C4" w:rsidP="00E949C4">
            <w:pPr>
              <w:spacing w:before="60" w:after="40"/>
              <w:jc w:val="both"/>
              <w:rPr>
                <w:b/>
                <w:sz w:val="20"/>
                <w:szCs w:val="20"/>
              </w:rPr>
            </w:pPr>
            <w:r w:rsidRPr="00E949C4">
              <w:rPr>
                <w:b/>
                <w:sz w:val="20"/>
                <w:szCs w:val="20"/>
              </w:rPr>
              <w:t>Mölnlycke Health Care Polska  Sp. z o.o.</w:t>
            </w:r>
          </w:p>
          <w:p w14:paraId="552911B7" w14:textId="77777777" w:rsidR="00E949C4" w:rsidRPr="00E949C4" w:rsidRDefault="00E949C4" w:rsidP="00E949C4">
            <w:pPr>
              <w:jc w:val="both"/>
              <w:rPr>
                <w:bCs/>
                <w:sz w:val="20"/>
                <w:szCs w:val="20"/>
              </w:rPr>
            </w:pPr>
            <w:r w:rsidRPr="00E949C4">
              <w:rPr>
                <w:bCs/>
                <w:sz w:val="20"/>
                <w:szCs w:val="20"/>
              </w:rPr>
              <w:t>ul. Okopowa 58 /72</w:t>
            </w:r>
          </w:p>
          <w:p w14:paraId="703BB349" w14:textId="2399896D" w:rsidR="007714B9" w:rsidRPr="009D3BEE" w:rsidRDefault="00E949C4" w:rsidP="00E949C4">
            <w:pPr>
              <w:spacing w:after="40"/>
              <w:rPr>
                <w:color w:val="000000"/>
                <w:sz w:val="20"/>
                <w:szCs w:val="20"/>
              </w:rPr>
            </w:pPr>
            <w:r w:rsidRPr="00E949C4">
              <w:rPr>
                <w:bCs/>
                <w:sz w:val="20"/>
                <w:szCs w:val="20"/>
              </w:rPr>
              <w:t>01-042 Warszawa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E3CB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A85B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04CF915A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AE2B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11 - Pakiet nr 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EA48" w14:textId="77777777" w:rsidR="00E949C4" w:rsidRPr="00E949C4" w:rsidRDefault="00E949C4" w:rsidP="00E949C4">
            <w:pPr>
              <w:rPr>
                <w:b/>
                <w:bCs/>
                <w:sz w:val="20"/>
                <w:szCs w:val="20"/>
              </w:rPr>
            </w:pPr>
            <w:r w:rsidRPr="00E949C4">
              <w:rPr>
                <w:b/>
                <w:bCs/>
                <w:sz w:val="20"/>
                <w:szCs w:val="20"/>
              </w:rPr>
              <w:t>Paul Hartmann Polska Sp. z o.o.</w:t>
            </w:r>
          </w:p>
          <w:p w14:paraId="6071AE89" w14:textId="77777777" w:rsidR="00E949C4" w:rsidRPr="00E949C4" w:rsidRDefault="00E949C4" w:rsidP="00E949C4">
            <w:pPr>
              <w:rPr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 xml:space="preserve">ul. Żeromskiego 17 </w:t>
            </w:r>
          </w:p>
          <w:p w14:paraId="46D62322" w14:textId="0441AA92" w:rsidR="007714B9" w:rsidRPr="009D3BEE" w:rsidRDefault="00E949C4" w:rsidP="00E949C4">
            <w:pPr>
              <w:spacing w:after="40"/>
              <w:rPr>
                <w:color w:val="000000"/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>95-200 Pabianice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A931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8E78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0642D750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41E4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13 - Pakiet nr 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68B2" w14:textId="77777777" w:rsidR="00E949C4" w:rsidRPr="00E949C4" w:rsidRDefault="00E949C4" w:rsidP="00E949C4">
            <w:pPr>
              <w:rPr>
                <w:b/>
                <w:bCs/>
                <w:sz w:val="20"/>
                <w:szCs w:val="20"/>
              </w:rPr>
            </w:pPr>
            <w:r w:rsidRPr="00E949C4">
              <w:rPr>
                <w:b/>
                <w:bCs/>
                <w:sz w:val="20"/>
                <w:szCs w:val="20"/>
              </w:rPr>
              <w:t>Paul Hartmann Polska Sp. z o.o.</w:t>
            </w:r>
          </w:p>
          <w:p w14:paraId="31E654F3" w14:textId="77777777" w:rsidR="00E949C4" w:rsidRPr="00E949C4" w:rsidRDefault="00E949C4" w:rsidP="00E949C4">
            <w:pPr>
              <w:rPr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 xml:space="preserve">ul. Żeromskiego 17 </w:t>
            </w:r>
          </w:p>
          <w:p w14:paraId="2DE47EA3" w14:textId="6C55B169" w:rsidR="007714B9" w:rsidRPr="009D3BEE" w:rsidRDefault="00E949C4" w:rsidP="00E949C4">
            <w:pPr>
              <w:spacing w:after="40"/>
              <w:rPr>
                <w:color w:val="000000"/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>95-200 Pabianice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F574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2C7F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0F120985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F0B9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18 - Pakiet nr 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5DA7" w14:textId="77777777" w:rsidR="00E949C4" w:rsidRPr="00E949C4" w:rsidRDefault="00E949C4" w:rsidP="00E949C4">
            <w:pPr>
              <w:rPr>
                <w:b/>
                <w:bCs/>
                <w:sz w:val="20"/>
                <w:szCs w:val="20"/>
              </w:rPr>
            </w:pPr>
            <w:r w:rsidRPr="00E949C4">
              <w:rPr>
                <w:b/>
                <w:bCs/>
                <w:sz w:val="20"/>
                <w:szCs w:val="20"/>
              </w:rPr>
              <w:t>KIKGEL Sp. z o.o.</w:t>
            </w:r>
          </w:p>
          <w:p w14:paraId="5713BA4A" w14:textId="77777777" w:rsidR="00E949C4" w:rsidRPr="00E949C4" w:rsidRDefault="00E949C4" w:rsidP="00E949C4">
            <w:pPr>
              <w:rPr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 xml:space="preserve">ul. Skłodowskiej 7 </w:t>
            </w:r>
          </w:p>
          <w:p w14:paraId="1F07E255" w14:textId="0E91727D" w:rsidR="007714B9" w:rsidRPr="00E949C4" w:rsidRDefault="00E949C4" w:rsidP="00E949C4">
            <w:r w:rsidRPr="00E949C4">
              <w:rPr>
                <w:sz w:val="20"/>
                <w:szCs w:val="20"/>
              </w:rPr>
              <w:t xml:space="preserve">97-225 Ujazd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9273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08C4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5EA802E3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65C9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24 - Pakiet nr 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A901" w14:textId="77777777" w:rsidR="00E949C4" w:rsidRPr="00E949C4" w:rsidRDefault="00E949C4" w:rsidP="00E949C4">
            <w:pPr>
              <w:rPr>
                <w:b/>
                <w:bCs/>
                <w:sz w:val="20"/>
                <w:szCs w:val="20"/>
              </w:rPr>
            </w:pPr>
            <w:r w:rsidRPr="00E949C4">
              <w:rPr>
                <w:b/>
                <w:bCs/>
                <w:sz w:val="20"/>
                <w:szCs w:val="20"/>
              </w:rPr>
              <w:t>KIKGEL Sp. z o.o.</w:t>
            </w:r>
          </w:p>
          <w:p w14:paraId="22BC34F3" w14:textId="77777777" w:rsidR="00E949C4" w:rsidRPr="00E949C4" w:rsidRDefault="00E949C4" w:rsidP="00E949C4">
            <w:pPr>
              <w:rPr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 xml:space="preserve">ul. Skłodowskiej 7 </w:t>
            </w:r>
          </w:p>
          <w:p w14:paraId="29CBB988" w14:textId="294820DA" w:rsidR="007714B9" w:rsidRPr="009D3BEE" w:rsidRDefault="00E949C4" w:rsidP="00E949C4">
            <w:pPr>
              <w:spacing w:after="40"/>
              <w:rPr>
                <w:color w:val="000000"/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>97-225 Ujazd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53C7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A3B4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5401DE26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97C7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25 - Pakiet nr 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AF6F" w14:textId="77777777" w:rsidR="007F578E" w:rsidRPr="007F578E" w:rsidRDefault="007F578E" w:rsidP="007F578E">
            <w:pPr>
              <w:rPr>
                <w:b/>
                <w:bCs/>
                <w:sz w:val="20"/>
                <w:szCs w:val="20"/>
              </w:rPr>
            </w:pPr>
            <w:r w:rsidRPr="007F578E">
              <w:rPr>
                <w:b/>
                <w:bCs/>
                <w:sz w:val="20"/>
                <w:szCs w:val="20"/>
              </w:rPr>
              <w:t xml:space="preserve">Zarys International Group Sp. z o.o. Sp.k. </w:t>
            </w:r>
          </w:p>
          <w:p w14:paraId="553C0F3D" w14:textId="77777777" w:rsidR="007F578E" w:rsidRPr="007F578E" w:rsidRDefault="007F578E" w:rsidP="007F578E">
            <w:pPr>
              <w:rPr>
                <w:sz w:val="20"/>
                <w:szCs w:val="20"/>
              </w:rPr>
            </w:pPr>
            <w:r w:rsidRPr="007F578E">
              <w:rPr>
                <w:sz w:val="20"/>
                <w:szCs w:val="20"/>
              </w:rPr>
              <w:t xml:space="preserve">ul. Pod Borem 18 </w:t>
            </w:r>
          </w:p>
          <w:p w14:paraId="66F2D393" w14:textId="515D2D19" w:rsidR="007714B9" w:rsidRPr="007F578E" w:rsidRDefault="007F578E" w:rsidP="007F578E">
            <w:pPr>
              <w:jc w:val="both"/>
            </w:pPr>
            <w:r w:rsidRPr="007F578E">
              <w:rPr>
                <w:sz w:val="20"/>
                <w:szCs w:val="20"/>
              </w:rPr>
              <w:t xml:space="preserve">41-808 Zabrze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8EB0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B913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19C55BD6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463F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25 - Pakiet nr 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7DA3" w14:textId="77777777" w:rsidR="00E949C4" w:rsidRPr="00E949C4" w:rsidRDefault="00E949C4" w:rsidP="00E949C4">
            <w:pPr>
              <w:rPr>
                <w:b/>
                <w:bCs/>
                <w:sz w:val="20"/>
                <w:szCs w:val="20"/>
              </w:rPr>
            </w:pPr>
            <w:r w:rsidRPr="00E949C4">
              <w:rPr>
                <w:b/>
                <w:bCs/>
                <w:sz w:val="20"/>
                <w:szCs w:val="20"/>
              </w:rPr>
              <w:t>Paul Hartmann Polska Sp. z o.o.</w:t>
            </w:r>
          </w:p>
          <w:p w14:paraId="699B869E" w14:textId="77777777" w:rsidR="00E949C4" w:rsidRPr="00E949C4" w:rsidRDefault="00E949C4" w:rsidP="00E949C4">
            <w:pPr>
              <w:rPr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 xml:space="preserve">ul. Żeromskiego 17 </w:t>
            </w:r>
          </w:p>
          <w:p w14:paraId="50744395" w14:textId="0E884247" w:rsidR="007714B9" w:rsidRPr="009D3BEE" w:rsidRDefault="00E949C4" w:rsidP="00E949C4">
            <w:pPr>
              <w:spacing w:after="40"/>
              <w:rPr>
                <w:color w:val="000000"/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>95-200 Pabianice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93E2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- 85.05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F608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85,05</w:t>
            </w:r>
          </w:p>
        </w:tc>
      </w:tr>
      <w:tr w:rsidR="007714B9" w:rsidRPr="009D3BEE" w14:paraId="71F62E78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ECCB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25 - Pakiet nr 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0F98" w14:textId="77777777" w:rsidR="007714B9" w:rsidRPr="009D3BEE" w:rsidRDefault="007714B9" w:rsidP="00846C9D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9D3BEE">
              <w:rPr>
                <w:b/>
                <w:bCs/>
                <w:sz w:val="20"/>
                <w:szCs w:val="20"/>
              </w:rPr>
              <w:t>Panep</w:t>
            </w:r>
            <w:proofErr w:type="spellEnd"/>
            <w:r w:rsidRPr="009D3BE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D3BEE">
              <w:rPr>
                <w:b/>
                <w:bCs/>
                <w:sz w:val="20"/>
                <w:szCs w:val="20"/>
              </w:rPr>
              <w:t>s.r.o</w:t>
            </w:r>
            <w:proofErr w:type="spellEnd"/>
            <w:r w:rsidRPr="009D3BEE">
              <w:rPr>
                <w:b/>
                <w:bCs/>
                <w:sz w:val="20"/>
                <w:szCs w:val="20"/>
              </w:rPr>
              <w:t>.</w:t>
            </w:r>
          </w:p>
          <w:p w14:paraId="718830FA" w14:textId="77777777" w:rsidR="007714B9" w:rsidRPr="009D3BEE" w:rsidRDefault="007714B9" w:rsidP="00846C9D">
            <w:pPr>
              <w:rPr>
                <w:sz w:val="20"/>
                <w:szCs w:val="20"/>
              </w:rPr>
            </w:pPr>
            <w:proofErr w:type="spellStart"/>
            <w:r w:rsidRPr="009D3BEE">
              <w:rPr>
                <w:sz w:val="20"/>
                <w:szCs w:val="20"/>
              </w:rPr>
              <w:t>Brněnská</w:t>
            </w:r>
            <w:proofErr w:type="spellEnd"/>
            <w:r w:rsidRPr="009D3BEE">
              <w:rPr>
                <w:sz w:val="20"/>
                <w:szCs w:val="20"/>
              </w:rPr>
              <w:t xml:space="preserve"> 1246</w:t>
            </w:r>
          </w:p>
          <w:p w14:paraId="10CBE348" w14:textId="77777777" w:rsidR="007714B9" w:rsidRPr="009D3BEE" w:rsidRDefault="007714B9" w:rsidP="00846C9D">
            <w:pPr>
              <w:spacing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665 01 </w:t>
            </w:r>
            <w:proofErr w:type="spellStart"/>
            <w:r w:rsidRPr="009D3BEE">
              <w:rPr>
                <w:sz w:val="20"/>
                <w:szCs w:val="20"/>
              </w:rPr>
              <w:t>Rosice</w:t>
            </w:r>
            <w:proofErr w:type="spellEnd"/>
            <w:r w:rsidRPr="009D3BEE">
              <w:rPr>
                <w:sz w:val="20"/>
                <w:szCs w:val="20"/>
              </w:rPr>
              <w:t xml:space="preserve"> u Brna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E964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- 82.75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8FED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82,75</w:t>
            </w:r>
          </w:p>
        </w:tc>
      </w:tr>
      <w:tr w:rsidR="007714B9" w:rsidRPr="009D3BEE" w14:paraId="4B78680F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945B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26 - Pakiet nr 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5BBF" w14:textId="77777777" w:rsidR="00E949C4" w:rsidRPr="00E949C4" w:rsidRDefault="00E949C4" w:rsidP="00E949C4">
            <w:pPr>
              <w:rPr>
                <w:b/>
                <w:bCs/>
                <w:sz w:val="20"/>
                <w:szCs w:val="20"/>
              </w:rPr>
            </w:pPr>
            <w:r w:rsidRPr="00E949C4">
              <w:rPr>
                <w:b/>
                <w:bCs/>
                <w:sz w:val="20"/>
                <w:szCs w:val="20"/>
              </w:rPr>
              <w:t>Paul Hartmann Polska Sp. z o.o.</w:t>
            </w:r>
          </w:p>
          <w:p w14:paraId="03937114" w14:textId="77777777" w:rsidR="00E949C4" w:rsidRPr="00E949C4" w:rsidRDefault="00E949C4" w:rsidP="00E949C4">
            <w:pPr>
              <w:rPr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 xml:space="preserve">ul. Żeromskiego 17 </w:t>
            </w:r>
          </w:p>
          <w:p w14:paraId="4855A80F" w14:textId="4A65B2B4" w:rsidR="007714B9" w:rsidRPr="009D3BEE" w:rsidRDefault="00E949C4" w:rsidP="00E949C4">
            <w:pPr>
              <w:spacing w:after="40"/>
              <w:rPr>
                <w:color w:val="000000"/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>95-200 Pabianice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2975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3776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6162757F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D825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27 - Pakiet nr 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F8F7" w14:textId="77777777" w:rsidR="007F578E" w:rsidRPr="007F578E" w:rsidRDefault="007F578E" w:rsidP="007F578E">
            <w:pPr>
              <w:rPr>
                <w:b/>
                <w:bCs/>
                <w:sz w:val="20"/>
                <w:szCs w:val="20"/>
              </w:rPr>
            </w:pPr>
            <w:r w:rsidRPr="007F578E">
              <w:rPr>
                <w:b/>
                <w:bCs/>
                <w:sz w:val="20"/>
                <w:szCs w:val="20"/>
              </w:rPr>
              <w:t xml:space="preserve">Zarys International Group Sp. z o.o. Sp.k. </w:t>
            </w:r>
          </w:p>
          <w:p w14:paraId="18ED13EB" w14:textId="77777777" w:rsidR="007F578E" w:rsidRPr="007F578E" w:rsidRDefault="007F578E" w:rsidP="007F578E">
            <w:pPr>
              <w:rPr>
                <w:sz w:val="20"/>
                <w:szCs w:val="20"/>
              </w:rPr>
            </w:pPr>
            <w:r w:rsidRPr="007F578E">
              <w:rPr>
                <w:sz w:val="20"/>
                <w:szCs w:val="20"/>
              </w:rPr>
              <w:t xml:space="preserve">ul. Pod Borem 18 </w:t>
            </w:r>
          </w:p>
          <w:p w14:paraId="75FF394E" w14:textId="5A21DF55" w:rsidR="007714B9" w:rsidRPr="009D3BEE" w:rsidRDefault="007F578E" w:rsidP="007F578E">
            <w:pPr>
              <w:spacing w:after="40"/>
              <w:rPr>
                <w:color w:val="000000"/>
                <w:sz w:val="20"/>
                <w:szCs w:val="20"/>
              </w:rPr>
            </w:pPr>
            <w:r w:rsidRPr="007F578E">
              <w:rPr>
                <w:sz w:val="20"/>
                <w:szCs w:val="20"/>
              </w:rPr>
              <w:t>41-808 Zabrze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5F18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FC01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  <w:tr w:rsidR="007714B9" w:rsidRPr="009D3BEE" w14:paraId="56BEEDD7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7FC0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27 - Pakiet nr 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6614" w14:textId="77777777" w:rsidR="00E949C4" w:rsidRPr="00E949C4" w:rsidRDefault="00E949C4" w:rsidP="00E949C4">
            <w:pPr>
              <w:rPr>
                <w:b/>
                <w:bCs/>
                <w:sz w:val="20"/>
                <w:szCs w:val="20"/>
              </w:rPr>
            </w:pPr>
            <w:r w:rsidRPr="00E949C4">
              <w:rPr>
                <w:b/>
                <w:bCs/>
                <w:sz w:val="20"/>
                <w:szCs w:val="20"/>
              </w:rPr>
              <w:t>Paul Hartmann Polska Sp. z o.o.</w:t>
            </w:r>
          </w:p>
          <w:p w14:paraId="7BB1E707" w14:textId="77777777" w:rsidR="00E949C4" w:rsidRPr="00E949C4" w:rsidRDefault="00E949C4" w:rsidP="00E949C4">
            <w:pPr>
              <w:rPr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 xml:space="preserve">ul. Żeromskiego 17 </w:t>
            </w:r>
          </w:p>
          <w:p w14:paraId="7052C858" w14:textId="72F8E89B" w:rsidR="007714B9" w:rsidRPr="009D3BEE" w:rsidRDefault="00E949C4" w:rsidP="00E949C4">
            <w:pPr>
              <w:spacing w:after="40"/>
              <w:rPr>
                <w:color w:val="000000"/>
                <w:sz w:val="20"/>
                <w:szCs w:val="20"/>
              </w:rPr>
            </w:pPr>
            <w:r w:rsidRPr="00E949C4">
              <w:rPr>
                <w:sz w:val="20"/>
                <w:szCs w:val="20"/>
              </w:rPr>
              <w:t>95-200 Pabianice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C07F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- 65.04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8A99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65,04</w:t>
            </w:r>
          </w:p>
        </w:tc>
      </w:tr>
      <w:tr w:rsidR="007714B9" w:rsidRPr="009D3BEE" w14:paraId="303E81BB" w14:textId="77777777" w:rsidTr="00E949C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3E46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31 - Pakiet nr 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861C" w14:textId="77777777" w:rsidR="007F578E" w:rsidRPr="007F578E" w:rsidRDefault="007F578E" w:rsidP="007F578E">
            <w:pPr>
              <w:rPr>
                <w:b/>
                <w:bCs/>
                <w:sz w:val="20"/>
                <w:szCs w:val="20"/>
              </w:rPr>
            </w:pPr>
            <w:r w:rsidRPr="007F578E">
              <w:rPr>
                <w:b/>
                <w:bCs/>
                <w:sz w:val="20"/>
                <w:szCs w:val="20"/>
              </w:rPr>
              <w:t>3M Poland Sp. z o.o.</w:t>
            </w:r>
          </w:p>
          <w:p w14:paraId="2AD0E65F" w14:textId="77777777" w:rsidR="007F578E" w:rsidRPr="007F578E" w:rsidRDefault="007F578E" w:rsidP="007F578E">
            <w:pPr>
              <w:rPr>
                <w:sz w:val="20"/>
                <w:szCs w:val="20"/>
              </w:rPr>
            </w:pPr>
            <w:r w:rsidRPr="007F578E">
              <w:rPr>
                <w:sz w:val="20"/>
                <w:szCs w:val="20"/>
              </w:rPr>
              <w:t xml:space="preserve">Al. Katowicka 117 </w:t>
            </w:r>
          </w:p>
          <w:p w14:paraId="4CACF6A4" w14:textId="70B1BACB" w:rsidR="007714B9" w:rsidRPr="007F578E" w:rsidRDefault="007F578E" w:rsidP="007F578E">
            <w:pPr>
              <w:jc w:val="both"/>
            </w:pPr>
            <w:r w:rsidRPr="007F578E">
              <w:rPr>
                <w:sz w:val="20"/>
                <w:szCs w:val="20"/>
              </w:rPr>
              <w:t>Kajetany</w:t>
            </w:r>
            <w:r w:rsidRPr="007F578E">
              <w:rPr>
                <w:sz w:val="20"/>
                <w:szCs w:val="20"/>
              </w:rPr>
              <w:br/>
              <w:t xml:space="preserve">05-830 Nadarzyn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C979" w14:textId="77777777" w:rsidR="007714B9" w:rsidRPr="009D3BEE" w:rsidRDefault="007714B9" w:rsidP="00846C9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DCE7" w14:textId="77777777" w:rsidR="007714B9" w:rsidRPr="009D3BEE" w:rsidRDefault="007714B9" w:rsidP="00846C9D">
            <w:pPr>
              <w:jc w:val="center"/>
              <w:rPr>
                <w:color w:val="000000"/>
                <w:sz w:val="20"/>
                <w:szCs w:val="20"/>
              </w:rPr>
            </w:pPr>
            <w:r w:rsidRPr="009D3BEE">
              <w:rPr>
                <w:sz w:val="20"/>
                <w:szCs w:val="20"/>
              </w:rPr>
              <w:t xml:space="preserve">  100,00</w:t>
            </w:r>
          </w:p>
        </w:tc>
      </w:tr>
    </w:tbl>
    <w:p w14:paraId="6903A77E" w14:textId="77777777" w:rsidR="00A02E94" w:rsidRPr="009D3BEE" w:rsidRDefault="00A02E94" w:rsidP="00A02E94">
      <w:pPr>
        <w:spacing w:before="120"/>
        <w:jc w:val="both"/>
        <w:rPr>
          <w:color w:val="000000"/>
        </w:rPr>
      </w:pPr>
    </w:p>
    <w:p w14:paraId="4C3D6E54" w14:textId="77777777" w:rsidR="00A02E94" w:rsidRPr="009D3BEE" w:rsidRDefault="00A02E94" w:rsidP="00A02E94">
      <w:pPr>
        <w:spacing w:after="120"/>
        <w:jc w:val="both"/>
        <w:rPr>
          <w:color w:val="000000"/>
        </w:rPr>
      </w:pPr>
      <w:r w:rsidRPr="009D3BEE">
        <w:rPr>
          <w:color w:val="000000"/>
        </w:rPr>
        <w:t>Informacja o wykonawcach,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9D3BEE" w14:paraId="1794E6E2" w14:textId="77777777" w:rsidTr="004D49AB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6BBE7962" w14:textId="77777777" w:rsidR="00A02E94" w:rsidRPr="009D3BEE" w:rsidRDefault="00A02E94" w:rsidP="005C35EA">
            <w:pPr>
              <w:spacing w:before="60" w:after="60"/>
              <w:jc w:val="center"/>
              <w:rPr>
                <w:b/>
              </w:rPr>
            </w:pPr>
            <w:r w:rsidRPr="009D3BEE">
              <w:rPr>
                <w:b/>
              </w:rPr>
              <w:t>Nr oferty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0543A1E3" w14:textId="77777777" w:rsidR="00A02E94" w:rsidRPr="009D3BEE" w:rsidRDefault="00A02E94" w:rsidP="005C35EA">
            <w:pPr>
              <w:spacing w:before="60" w:after="60"/>
              <w:jc w:val="center"/>
              <w:rPr>
                <w:b/>
              </w:rPr>
            </w:pPr>
            <w:r w:rsidRPr="009D3BEE">
              <w:rPr>
                <w:b/>
              </w:rPr>
              <w:t>Nazwa i adres wykonawcy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0EA6298E" w14:textId="77777777" w:rsidR="00A02E94" w:rsidRPr="009D3BEE" w:rsidRDefault="00A02E94" w:rsidP="005C35EA">
            <w:pPr>
              <w:spacing w:before="60" w:after="60"/>
              <w:jc w:val="center"/>
              <w:rPr>
                <w:b/>
              </w:rPr>
            </w:pPr>
            <w:r w:rsidRPr="009D3BEE">
              <w:rPr>
                <w:b/>
              </w:rPr>
              <w:t>Uzasadnienie odrzucenia oferty</w:t>
            </w:r>
          </w:p>
        </w:tc>
      </w:tr>
      <w:tr w:rsidR="00E949C4" w:rsidRPr="009D3BEE" w14:paraId="64EFB575" w14:textId="77777777" w:rsidTr="004D49AB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66A2BB7" w14:textId="569B6B1B" w:rsidR="00E949C4" w:rsidRPr="009D3BEE" w:rsidRDefault="00E949C4" w:rsidP="00E949C4">
            <w:pPr>
              <w:spacing w:before="40"/>
              <w:jc w:val="center"/>
            </w:pPr>
            <w:r>
              <w:t>5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82CC4DF" w14:textId="77777777" w:rsidR="00E949C4" w:rsidRPr="007B1F46" w:rsidRDefault="00E949C4" w:rsidP="00E949C4">
            <w:pPr>
              <w:rPr>
                <w:b/>
                <w:bCs/>
                <w:sz w:val="22"/>
                <w:szCs w:val="22"/>
              </w:rPr>
            </w:pPr>
            <w:r w:rsidRPr="007B1F46">
              <w:rPr>
                <w:b/>
                <w:bCs/>
                <w:sz w:val="22"/>
                <w:szCs w:val="22"/>
              </w:rPr>
              <w:t>Mölnlycke Health Care Polska Sp. z o.o.</w:t>
            </w:r>
          </w:p>
          <w:p w14:paraId="38896538" w14:textId="77777777" w:rsidR="00E949C4" w:rsidRPr="007B1F46" w:rsidRDefault="00E949C4" w:rsidP="00E949C4">
            <w:pPr>
              <w:rPr>
                <w:sz w:val="22"/>
                <w:szCs w:val="22"/>
              </w:rPr>
            </w:pPr>
            <w:r w:rsidRPr="007B1F46">
              <w:rPr>
                <w:sz w:val="22"/>
                <w:szCs w:val="22"/>
              </w:rPr>
              <w:t xml:space="preserve">ul. Okopowa 58/72 </w:t>
            </w:r>
          </w:p>
          <w:p w14:paraId="09FCF6C1" w14:textId="77777777" w:rsidR="00E949C4" w:rsidRPr="007B1F46" w:rsidRDefault="00E949C4" w:rsidP="00E949C4">
            <w:pPr>
              <w:spacing w:before="60" w:after="40"/>
              <w:rPr>
                <w:b/>
                <w:bCs/>
                <w:sz w:val="22"/>
                <w:szCs w:val="22"/>
              </w:rPr>
            </w:pPr>
            <w:r w:rsidRPr="007B1F46">
              <w:rPr>
                <w:sz w:val="22"/>
                <w:szCs w:val="22"/>
              </w:rPr>
              <w:lastRenderedPageBreak/>
              <w:t>01-042 Warszawa</w:t>
            </w:r>
          </w:p>
          <w:p w14:paraId="489302AF" w14:textId="77777777" w:rsidR="00E949C4" w:rsidRPr="007B1F46" w:rsidRDefault="00E949C4" w:rsidP="00E949C4">
            <w:pPr>
              <w:rPr>
                <w:sz w:val="22"/>
                <w:szCs w:val="22"/>
              </w:rPr>
            </w:pPr>
            <w:r w:rsidRPr="007B1F46">
              <w:rPr>
                <w:sz w:val="22"/>
                <w:szCs w:val="22"/>
              </w:rPr>
              <w:t xml:space="preserve">  </w:t>
            </w:r>
          </w:p>
          <w:p w14:paraId="2C323A6A" w14:textId="4ADAD2BC" w:rsidR="00E949C4" w:rsidRPr="009D3BEE" w:rsidRDefault="00E949C4" w:rsidP="00E949C4">
            <w:pPr>
              <w:spacing w:after="60"/>
            </w:pPr>
            <w:r w:rsidRPr="007B1F4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D343FF" w14:textId="77777777" w:rsidR="00E949C4" w:rsidRPr="007B1F46" w:rsidRDefault="00E949C4" w:rsidP="00E949C4">
            <w:pPr>
              <w:spacing w:before="60" w:after="40"/>
              <w:jc w:val="both"/>
              <w:rPr>
                <w:b/>
                <w:bCs/>
                <w:sz w:val="22"/>
                <w:szCs w:val="22"/>
              </w:rPr>
            </w:pPr>
            <w:r w:rsidRPr="007B1F46">
              <w:rPr>
                <w:b/>
                <w:bCs/>
                <w:sz w:val="22"/>
                <w:szCs w:val="22"/>
              </w:rPr>
              <w:lastRenderedPageBreak/>
              <w:t>Oferta odrzucona w zadaniu 4</w:t>
            </w:r>
          </w:p>
          <w:p w14:paraId="0EE47557" w14:textId="77777777" w:rsidR="00E949C4" w:rsidRPr="007B1F46" w:rsidRDefault="00E949C4" w:rsidP="00E949C4">
            <w:pPr>
              <w:spacing w:before="60" w:after="40"/>
              <w:jc w:val="both"/>
              <w:rPr>
                <w:sz w:val="22"/>
                <w:szCs w:val="22"/>
              </w:rPr>
            </w:pPr>
            <w:r w:rsidRPr="007B1F46">
              <w:rPr>
                <w:sz w:val="22"/>
                <w:szCs w:val="22"/>
                <w:u w:val="single"/>
              </w:rPr>
              <w:lastRenderedPageBreak/>
              <w:t>Art. 226 ust. 1 pkt 5 -</w:t>
            </w:r>
            <w:r w:rsidRPr="007B1F46">
              <w:rPr>
                <w:sz w:val="22"/>
                <w:szCs w:val="22"/>
              </w:rPr>
              <w:t xml:space="preserve"> Treść oferty jest niezgodna z warunkami zamówienia</w:t>
            </w:r>
            <w:r>
              <w:rPr>
                <w:sz w:val="22"/>
                <w:szCs w:val="22"/>
              </w:rPr>
              <w:t>.</w:t>
            </w:r>
          </w:p>
          <w:p w14:paraId="042A46ED" w14:textId="6D764D10" w:rsidR="00E949C4" w:rsidRPr="009D3BEE" w:rsidRDefault="00E949C4" w:rsidP="00E949C4">
            <w:pPr>
              <w:spacing w:before="60" w:after="40"/>
              <w:jc w:val="both"/>
            </w:pPr>
            <w:r w:rsidRPr="007B1F46">
              <w:rPr>
                <w:sz w:val="22"/>
                <w:szCs w:val="22"/>
                <w:u w:val="single"/>
              </w:rPr>
              <w:t>Uzasadnienie:</w:t>
            </w:r>
            <w:r w:rsidRPr="007B1F46">
              <w:rPr>
                <w:sz w:val="22"/>
                <w:szCs w:val="22"/>
              </w:rPr>
              <w:t xml:space="preserve"> W pakiecie nr 4 poz. 3 -  Zamawiający oczekiwał wymiar</w:t>
            </w:r>
            <w:r>
              <w:rPr>
                <w:sz w:val="22"/>
                <w:szCs w:val="22"/>
              </w:rPr>
              <w:t>ów</w:t>
            </w:r>
            <w:r w:rsidRPr="007B1F46">
              <w:rPr>
                <w:sz w:val="22"/>
                <w:szCs w:val="22"/>
              </w:rPr>
              <w:t xml:space="preserve"> 17,5x17,5cm, z kolei Wykonawca zaoferował opatrunek o wymiarach 15x20 cm, które to wymiary nie mieszczą się we wskazanym przez </w:t>
            </w:r>
            <w:r>
              <w:rPr>
                <w:sz w:val="22"/>
                <w:szCs w:val="22"/>
              </w:rPr>
              <w:t>Zamawiającego</w:t>
            </w:r>
            <w:r w:rsidRPr="007B1F46">
              <w:rPr>
                <w:sz w:val="22"/>
                <w:szCs w:val="22"/>
              </w:rPr>
              <w:t xml:space="preserve"> zakresie tolerancji +/- 10% (15,75cm-19,25cm).</w:t>
            </w:r>
            <w:r>
              <w:rPr>
                <w:sz w:val="22"/>
                <w:szCs w:val="22"/>
              </w:rPr>
              <w:t xml:space="preserve"> </w:t>
            </w:r>
            <w:r w:rsidRPr="007B1F46">
              <w:rPr>
                <w:sz w:val="22"/>
                <w:szCs w:val="22"/>
              </w:rPr>
              <w:t>W związku z powyższym oferta ta w pakiecie nr 4 nie spełnia wymogów opisanych w SWZ.</w:t>
            </w:r>
          </w:p>
        </w:tc>
      </w:tr>
      <w:tr w:rsidR="00E949C4" w:rsidRPr="009D3BEE" w14:paraId="3BD58A8A" w14:textId="77777777" w:rsidTr="004D49AB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D2B00" w14:textId="6E77636F" w:rsidR="00E949C4" w:rsidRPr="009D3BEE" w:rsidRDefault="00E949C4" w:rsidP="00E949C4">
            <w:pPr>
              <w:spacing w:before="40"/>
              <w:jc w:val="center"/>
            </w:pPr>
            <w:r>
              <w:lastRenderedPageBreak/>
              <w:t>9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E86A4" w14:textId="77777777" w:rsidR="00E949C4" w:rsidRPr="007B1F46" w:rsidRDefault="00E949C4" w:rsidP="00E949C4">
            <w:pPr>
              <w:spacing w:before="80"/>
              <w:rPr>
                <w:b/>
                <w:bCs/>
                <w:sz w:val="22"/>
                <w:szCs w:val="22"/>
              </w:rPr>
            </w:pPr>
            <w:r w:rsidRPr="007B1F46">
              <w:rPr>
                <w:b/>
                <w:bCs/>
                <w:sz w:val="22"/>
                <w:szCs w:val="22"/>
              </w:rPr>
              <w:t>ConvaTec Polska Sp. z o.o.</w:t>
            </w:r>
          </w:p>
          <w:p w14:paraId="14F04262" w14:textId="77777777" w:rsidR="00E949C4" w:rsidRPr="007B1F46" w:rsidRDefault="00E949C4" w:rsidP="00E949C4">
            <w:pPr>
              <w:rPr>
                <w:sz w:val="22"/>
                <w:szCs w:val="22"/>
              </w:rPr>
            </w:pPr>
            <w:r w:rsidRPr="007B1F46">
              <w:rPr>
                <w:sz w:val="22"/>
                <w:szCs w:val="22"/>
              </w:rPr>
              <w:t xml:space="preserve">Al. Armii Ludowej 26 </w:t>
            </w:r>
          </w:p>
          <w:p w14:paraId="367756AC" w14:textId="602F665E" w:rsidR="00E949C4" w:rsidRPr="009D3BEE" w:rsidRDefault="00E949C4" w:rsidP="00E949C4">
            <w:pPr>
              <w:spacing w:before="60" w:after="40"/>
              <w:rPr>
                <w:b/>
                <w:bCs/>
              </w:rPr>
            </w:pPr>
            <w:r w:rsidRPr="007B1F46">
              <w:rPr>
                <w:sz w:val="22"/>
                <w:szCs w:val="22"/>
              </w:rPr>
              <w:t>00-609 Warszawa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09E7" w14:textId="77777777" w:rsidR="00E949C4" w:rsidRPr="007B1F46" w:rsidRDefault="00E949C4" w:rsidP="00E949C4">
            <w:pPr>
              <w:spacing w:before="60" w:after="40"/>
              <w:jc w:val="both"/>
              <w:rPr>
                <w:b/>
                <w:bCs/>
                <w:sz w:val="22"/>
                <w:szCs w:val="22"/>
              </w:rPr>
            </w:pPr>
            <w:r w:rsidRPr="007B1F46">
              <w:rPr>
                <w:b/>
                <w:bCs/>
                <w:sz w:val="22"/>
                <w:szCs w:val="22"/>
              </w:rPr>
              <w:t>Oferta odrzucona w zadaniu 4</w:t>
            </w:r>
          </w:p>
          <w:p w14:paraId="12C3B006" w14:textId="77777777" w:rsidR="00E949C4" w:rsidRDefault="00E949C4" w:rsidP="00E949C4">
            <w:pPr>
              <w:spacing w:before="60" w:after="40"/>
              <w:jc w:val="both"/>
              <w:rPr>
                <w:sz w:val="22"/>
                <w:szCs w:val="22"/>
              </w:rPr>
            </w:pPr>
            <w:r w:rsidRPr="007B1F46">
              <w:rPr>
                <w:sz w:val="22"/>
                <w:szCs w:val="22"/>
                <w:u w:val="single"/>
              </w:rPr>
              <w:t>Art. 226 ust. 1 pkt 5 -</w:t>
            </w:r>
            <w:r w:rsidRPr="007B1F46">
              <w:rPr>
                <w:sz w:val="22"/>
                <w:szCs w:val="22"/>
              </w:rPr>
              <w:t xml:space="preserve"> Treść oferty jest niezgodna z warunkami zamówienia</w:t>
            </w:r>
            <w:r>
              <w:rPr>
                <w:sz w:val="22"/>
                <w:szCs w:val="22"/>
              </w:rPr>
              <w:t>.</w:t>
            </w:r>
          </w:p>
          <w:p w14:paraId="78448621" w14:textId="77777777" w:rsidR="00E949C4" w:rsidRDefault="00E949C4" w:rsidP="00E949C4">
            <w:pPr>
              <w:spacing w:before="60" w:after="40"/>
              <w:jc w:val="both"/>
              <w:rPr>
                <w:sz w:val="22"/>
                <w:szCs w:val="22"/>
              </w:rPr>
            </w:pPr>
            <w:r w:rsidRPr="00777A5A">
              <w:rPr>
                <w:sz w:val="22"/>
                <w:szCs w:val="22"/>
                <w:u w:val="single"/>
              </w:rPr>
              <w:t>Uzasadnienie:</w:t>
            </w:r>
            <w:r>
              <w:rPr>
                <w:sz w:val="22"/>
                <w:szCs w:val="22"/>
              </w:rPr>
              <w:t xml:space="preserve"> Zamawiający w treści SWZ żądał złożenia wraz z ofertą formularza asortymentowego-cenowego – zał. nr 3.  Wykonawca składając ofertę nie załączył formularza cenowego </w:t>
            </w:r>
            <w:r>
              <w:rPr>
                <w:sz w:val="22"/>
                <w:szCs w:val="22"/>
                <w:u w:val="single"/>
              </w:rPr>
              <w:t>w zakresie</w:t>
            </w:r>
            <w:r w:rsidRPr="00777A5A">
              <w:rPr>
                <w:sz w:val="22"/>
                <w:szCs w:val="22"/>
                <w:u w:val="single"/>
              </w:rPr>
              <w:t xml:space="preserve"> pakietu nr 4.</w:t>
            </w:r>
            <w:r>
              <w:rPr>
                <w:sz w:val="22"/>
                <w:szCs w:val="22"/>
              </w:rPr>
              <w:t xml:space="preserve"> </w:t>
            </w:r>
          </w:p>
          <w:p w14:paraId="77DAA9C7" w14:textId="77777777" w:rsidR="00E949C4" w:rsidRDefault="00E949C4" w:rsidP="00E949C4">
            <w:pPr>
              <w:spacing w:before="60" w:after="4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Zamawiający w formularzu asortymentowo-cenowy wymagał uzupełnienia kolumny zawierającej niezbędne informacje tj.: „</w:t>
            </w:r>
            <w:r w:rsidRPr="007F6F09">
              <w:rPr>
                <w:sz w:val="22"/>
                <w:szCs w:val="22"/>
              </w:rPr>
              <w:t>producent/nazwa własna/ nr katalogowy/ ilość sztuk w opakowaniu jednostkowym/kod EAN</w:t>
            </w:r>
            <w:r>
              <w:rPr>
                <w:sz w:val="22"/>
                <w:szCs w:val="22"/>
              </w:rPr>
              <w:t xml:space="preserve">”, zaznaczając, iż </w:t>
            </w:r>
            <w:r w:rsidRPr="007F6F09">
              <w:rPr>
                <w:i/>
                <w:iCs/>
                <w:sz w:val="22"/>
                <w:szCs w:val="22"/>
              </w:rPr>
              <w:t xml:space="preserve">„Brak wypełnienia kolumn wskazanych dla Wykonawcy (tu: kolumny puste) spowoduje odrzucenie oferty na podstawie art. 226 ust. 1 pkt. 5 ustawy </w:t>
            </w:r>
            <w:proofErr w:type="spellStart"/>
            <w:r w:rsidRPr="007F6F09">
              <w:rPr>
                <w:i/>
                <w:iCs/>
                <w:sz w:val="22"/>
                <w:szCs w:val="22"/>
              </w:rPr>
              <w:t>Pzp</w:t>
            </w:r>
            <w:proofErr w:type="spellEnd"/>
            <w:r w:rsidRPr="007F6F09">
              <w:rPr>
                <w:i/>
                <w:iCs/>
                <w:sz w:val="22"/>
                <w:szCs w:val="22"/>
              </w:rPr>
              <w:t>”</w:t>
            </w:r>
          </w:p>
          <w:p w14:paraId="1B44DCC1" w14:textId="1AB038FF" w:rsidR="00E949C4" w:rsidRPr="009D3BEE" w:rsidRDefault="00E949C4" w:rsidP="00E949C4">
            <w:pPr>
              <w:spacing w:before="60" w:after="40"/>
              <w:jc w:val="both"/>
            </w:pPr>
            <w:r w:rsidRPr="00D620A7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 powyższego wynika, iż zakres oczekiwanych przez Zamawiającego informacji jakie należało podać w formularzu asortymentowo-cenowym, jednoznacznie wskazuje, że formularz ten stanowi treść oferty.  Obowiązkiem Wykonawcy ubiegającego się o udzielenie zamówienia jest złożenie oferty potwierdzającą realizacje pełnego zakresu zamówienia, w sposób wymagany przez Zmawiającego za określoną cenę. Brak więc formularza uniemożliwia Zamawiającemu zbadanie oferty pod względem zgodności z wymaganiami określonymi z SWZ. W związku z powyższym brak złożonego formularza asortymentowo-cenowego w zakresie pakietu nr 4 jest niesuwalny i powoduje odrzucenie oferty. </w:t>
            </w:r>
          </w:p>
        </w:tc>
      </w:tr>
    </w:tbl>
    <w:p w14:paraId="69B88A1F" w14:textId="77777777" w:rsidR="00E949C4" w:rsidRDefault="00E949C4" w:rsidP="004D49AB">
      <w:pPr>
        <w:spacing w:before="120" w:line="276" w:lineRule="auto"/>
        <w:jc w:val="both"/>
        <w:rPr>
          <w:sz w:val="22"/>
          <w:szCs w:val="22"/>
        </w:rPr>
      </w:pPr>
    </w:p>
    <w:p w14:paraId="08C3AB3B" w14:textId="7DBD7EDB" w:rsidR="004D49AB" w:rsidRDefault="004D49AB" w:rsidP="004D49AB">
      <w:pPr>
        <w:spacing w:before="120" w:line="276" w:lineRule="auto"/>
        <w:jc w:val="both"/>
        <w:rPr>
          <w:bCs/>
          <w:sz w:val="22"/>
          <w:szCs w:val="22"/>
        </w:rPr>
      </w:pPr>
      <w:r w:rsidRPr="00F27F39">
        <w:rPr>
          <w:sz w:val="22"/>
          <w:szCs w:val="22"/>
        </w:rPr>
        <w:t xml:space="preserve">W myśl art. 259 ustawy </w:t>
      </w:r>
      <w:proofErr w:type="spellStart"/>
      <w:r w:rsidRPr="00F27F39">
        <w:rPr>
          <w:sz w:val="22"/>
          <w:szCs w:val="22"/>
        </w:rPr>
        <w:t>Pzp</w:t>
      </w:r>
      <w:proofErr w:type="spellEnd"/>
      <w:r w:rsidRPr="00F27F39">
        <w:rPr>
          <w:sz w:val="22"/>
          <w:szCs w:val="22"/>
        </w:rPr>
        <w:t xml:space="preserve"> Zamawiający informuje, że postępowanie o udzielenie zamówienia publicznego w w/w postępowaniu przetargowym – na podstawie art. 255 pkt. 2 – </w:t>
      </w:r>
      <w:r w:rsidRPr="00F27F39">
        <w:rPr>
          <w:b/>
          <w:sz w:val="22"/>
          <w:szCs w:val="22"/>
          <w:u w:val="single"/>
        </w:rPr>
        <w:t xml:space="preserve">unieważnia </w:t>
      </w:r>
      <w:r w:rsidRPr="00F27F39">
        <w:rPr>
          <w:b/>
          <w:sz w:val="22"/>
          <w:szCs w:val="22"/>
          <w:u w:val="single"/>
        </w:rPr>
        <w:br/>
        <w:t xml:space="preserve">w zakresie zadania </w:t>
      </w:r>
      <w:r w:rsidRPr="009A053E">
        <w:rPr>
          <w:b/>
          <w:sz w:val="22"/>
          <w:szCs w:val="22"/>
          <w:u w:val="single"/>
        </w:rPr>
        <w:t xml:space="preserve">nr </w:t>
      </w:r>
      <w:r>
        <w:rPr>
          <w:b/>
          <w:sz w:val="22"/>
          <w:szCs w:val="22"/>
          <w:u w:val="single"/>
        </w:rPr>
        <w:t>4</w:t>
      </w:r>
      <w:r w:rsidRPr="009A053E">
        <w:rPr>
          <w:bCs/>
          <w:color w:val="000000" w:themeColor="text1"/>
          <w:sz w:val="22"/>
          <w:szCs w:val="22"/>
        </w:rPr>
        <w:t xml:space="preserve">  </w:t>
      </w:r>
      <w:r w:rsidRPr="00F27F39">
        <w:rPr>
          <w:bCs/>
          <w:sz w:val="22"/>
          <w:szCs w:val="22"/>
        </w:rPr>
        <w:t>ze względu na fakt, iż wszystkie złożone oferty podlegały odrzuceniu.</w:t>
      </w:r>
    </w:p>
    <w:p w14:paraId="558CA856" w14:textId="77777777" w:rsidR="004D49AB" w:rsidRDefault="004D49AB" w:rsidP="004D49AB">
      <w:pPr>
        <w:spacing w:before="120" w:line="276" w:lineRule="auto"/>
        <w:jc w:val="both"/>
        <w:rPr>
          <w:sz w:val="22"/>
          <w:szCs w:val="22"/>
        </w:rPr>
      </w:pPr>
    </w:p>
    <w:p w14:paraId="1022C409" w14:textId="77777777" w:rsidR="004D49AB" w:rsidRPr="0051774C" w:rsidRDefault="004D49AB" w:rsidP="004D49AB">
      <w:pPr>
        <w:spacing w:before="120" w:line="276" w:lineRule="auto"/>
        <w:jc w:val="both"/>
        <w:rPr>
          <w:bCs/>
          <w:sz w:val="22"/>
          <w:szCs w:val="22"/>
        </w:rPr>
      </w:pPr>
      <w:r w:rsidRPr="0051774C">
        <w:rPr>
          <w:sz w:val="22"/>
          <w:szCs w:val="22"/>
        </w:rPr>
        <w:t xml:space="preserve">W myśl art. 259 ustawy </w:t>
      </w:r>
      <w:proofErr w:type="spellStart"/>
      <w:r w:rsidRPr="0051774C">
        <w:rPr>
          <w:sz w:val="22"/>
          <w:szCs w:val="22"/>
        </w:rPr>
        <w:t>Pzp</w:t>
      </w:r>
      <w:proofErr w:type="spellEnd"/>
      <w:r w:rsidRPr="0051774C">
        <w:rPr>
          <w:sz w:val="22"/>
          <w:szCs w:val="22"/>
        </w:rPr>
        <w:t xml:space="preserve"> Zamawiający informuje, że postępowanie o udzielenie zamówienia publicznego w w/w postępowaniu przetargowym – na podstawie art. 255 pkt. 1 – </w:t>
      </w:r>
      <w:r w:rsidRPr="0051774C">
        <w:rPr>
          <w:b/>
          <w:sz w:val="22"/>
          <w:szCs w:val="22"/>
          <w:u w:val="single"/>
        </w:rPr>
        <w:t xml:space="preserve">unieważnia </w:t>
      </w:r>
      <w:r w:rsidRPr="0051774C">
        <w:rPr>
          <w:b/>
          <w:sz w:val="22"/>
          <w:szCs w:val="22"/>
          <w:u w:val="single"/>
        </w:rPr>
        <w:br/>
        <w:t xml:space="preserve">w zakresie zadania nr </w:t>
      </w:r>
      <w:r>
        <w:rPr>
          <w:b/>
          <w:sz w:val="22"/>
          <w:szCs w:val="22"/>
          <w:u w:val="single"/>
        </w:rPr>
        <w:t>29 i 30</w:t>
      </w:r>
      <w:r w:rsidRPr="0051774C">
        <w:rPr>
          <w:bCs/>
          <w:sz w:val="22"/>
          <w:szCs w:val="22"/>
        </w:rPr>
        <w:t xml:space="preserve"> ze względu na fakt, iż nie złożono żadnej oferty.</w:t>
      </w:r>
    </w:p>
    <w:p w14:paraId="20C74A1D" w14:textId="77777777" w:rsidR="004D49AB" w:rsidRDefault="004D49AB" w:rsidP="004D49AB">
      <w:pPr>
        <w:spacing w:after="40" w:line="276" w:lineRule="auto"/>
        <w:jc w:val="both"/>
      </w:pPr>
    </w:p>
    <w:p w14:paraId="187300E5" w14:textId="77777777" w:rsidR="004D49AB" w:rsidRDefault="004D49AB" w:rsidP="004D49AB">
      <w:pPr>
        <w:spacing w:before="120"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Zamawiający informuje, że postępowanie o udzielenie zamówienia publicznego w w/w postępowaniu przetargowym – na podstawie art. 255 pkt. 3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  <w:t xml:space="preserve">w zakresie </w:t>
      </w:r>
      <w:r w:rsidRPr="008357AB">
        <w:rPr>
          <w:b/>
          <w:sz w:val="22"/>
          <w:szCs w:val="22"/>
          <w:u w:val="single"/>
        </w:rPr>
        <w:t xml:space="preserve">zadania </w:t>
      </w:r>
      <w:r>
        <w:rPr>
          <w:b/>
          <w:sz w:val="22"/>
          <w:szCs w:val="22"/>
          <w:u w:val="single"/>
        </w:rPr>
        <w:t xml:space="preserve">nr 28 </w:t>
      </w:r>
      <w:r>
        <w:rPr>
          <w:bCs/>
          <w:sz w:val="22"/>
          <w:szCs w:val="22"/>
        </w:rPr>
        <w:t xml:space="preserve"> ze względu na fakt, iż cena lub koszt najkorzystniejszej oferty lub oferta z najniższą ceną przewyższa kwotę, którą Zamawiający zamierza przeznaczyć na sfinansowanie zamówienia.</w:t>
      </w:r>
    </w:p>
    <w:p w14:paraId="0EF61A2D" w14:textId="77777777" w:rsidR="004D49AB" w:rsidRPr="00E84037" w:rsidRDefault="004D49AB" w:rsidP="004D49AB">
      <w:pPr>
        <w:spacing w:before="120" w:after="120"/>
        <w:jc w:val="both"/>
        <w:rPr>
          <w:color w:val="000000"/>
          <w:sz w:val="16"/>
          <w:szCs w:val="16"/>
        </w:rPr>
      </w:pPr>
    </w:p>
    <w:p w14:paraId="1256E0AE" w14:textId="77777777" w:rsidR="004D49AB" w:rsidRPr="00E84037" w:rsidRDefault="004D49AB" w:rsidP="004D49AB">
      <w:pPr>
        <w:spacing w:after="40" w:line="276" w:lineRule="auto"/>
        <w:jc w:val="both"/>
      </w:pPr>
      <w:r w:rsidRPr="00E84037">
        <w:lastRenderedPageBreak/>
        <w:t>Informacja o terminie zawarcia umowy:</w:t>
      </w:r>
    </w:p>
    <w:p w14:paraId="29F62CC2" w14:textId="77777777" w:rsidR="004D49AB" w:rsidRPr="00E84037" w:rsidRDefault="004D49AB" w:rsidP="004D49AB">
      <w:pPr>
        <w:spacing w:after="120" w:line="276" w:lineRule="auto"/>
        <w:jc w:val="both"/>
      </w:pPr>
      <w:r w:rsidRPr="00E84037">
        <w:t xml:space="preserve">Umowa w sprawie zamówienia publicznego, zgodnie z art. 308 ust. 2 ustawy </w:t>
      </w:r>
      <w:proofErr w:type="spellStart"/>
      <w:r w:rsidRPr="00E84037">
        <w:t>Pzp</w:t>
      </w:r>
      <w:proofErr w:type="spellEnd"/>
      <w:r w:rsidRPr="00E84037">
        <w:t xml:space="preserve">, zostanie zawarta, z uwzględnieniem art. 577 ustawy </w:t>
      </w:r>
      <w:proofErr w:type="spellStart"/>
      <w:r w:rsidRPr="00E84037">
        <w:t>Pzp</w:t>
      </w:r>
      <w:proofErr w:type="spellEnd"/>
      <w:r w:rsidRPr="00E84037">
        <w:t>, w terminie nie krótszym niż 10 dni od dnia przesłania niniejszego zawiadomienia o wyborze najkorzystniejszej oferty.</w:t>
      </w:r>
    </w:p>
    <w:p w14:paraId="641FD522" w14:textId="77777777" w:rsidR="004D49AB" w:rsidRPr="00E84037" w:rsidRDefault="004D49AB" w:rsidP="004D49AB">
      <w:pPr>
        <w:spacing w:line="276" w:lineRule="auto"/>
        <w:jc w:val="both"/>
      </w:pPr>
      <w:r w:rsidRPr="00E84037">
        <w:t xml:space="preserve">Umowa w sprawie zamówienia publicznego może być zawarta przed upływem terminu, o którym mowa powyżej, jeżeli zachodzą okoliczności wymienione w art. 308 ust. 3 ustawy </w:t>
      </w:r>
      <w:proofErr w:type="spellStart"/>
      <w:r w:rsidRPr="00E84037">
        <w:t>Pzp</w:t>
      </w:r>
      <w:proofErr w:type="spellEnd"/>
      <w:r w:rsidRPr="00E84037">
        <w:t>.</w:t>
      </w:r>
    </w:p>
    <w:p w14:paraId="34405E35" w14:textId="77777777" w:rsidR="004D49AB" w:rsidRDefault="004D49AB" w:rsidP="004D49AB">
      <w:pPr>
        <w:spacing w:line="360" w:lineRule="auto"/>
        <w:jc w:val="both"/>
        <w:rPr>
          <w:bCs/>
        </w:rPr>
      </w:pPr>
    </w:p>
    <w:p w14:paraId="246ADD77" w14:textId="3B9D62D2" w:rsidR="004D49AB" w:rsidRDefault="004D49AB" w:rsidP="004D49AB">
      <w:pPr>
        <w:spacing w:after="480" w:line="360" w:lineRule="auto"/>
        <w:rPr>
          <w:i/>
          <w:sz w:val="22"/>
          <w:szCs w:val="22"/>
        </w:rPr>
      </w:pPr>
      <w:r w:rsidRPr="00027EEE">
        <w:rPr>
          <w:bCs/>
          <w:u w:val="single"/>
        </w:rPr>
        <w:t>Zamawiający informuje, iż powiadomienie o wyborze ofert najkorzystniejszych w zakresie zadań częściowych nr</w:t>
      </w:r>
      <w:r>
        <w:rPr>
          <w:bCs/>
          <w:u w:val="single"/>
        </w:rPr>
        <w:t xml:space="preserve"> 3,5,7,9,12,14,15,16,17,19,20,21,22,23  </w:t>
      </w:r>
      <w:r w:rsidRPr="00027EEE">
        <w:rPr>
          <w:bCs/>
          <w:u w:val="single"/>
        </w:rPr>
        <w:t>nastąpi w terminie późniejszym</w:t>
      </w:r>
      <w:r>
        <w:rPr>
          <w:bCs/>
          <w:u w:val="single"/>
        </w:rPr>
        <w:t>.</w:t>
      </w:r>
    </w:p>
    <w:p w14:paraId="32BED946" w14:textId="77777777" w:rsidR="004D49AB" w:rsidRPr="00E84037" w:rsidRDefault="004D49AB" w:rsidP="004D49AB">
      <w:pPr>
        <w:spacing w:line="360" w:lineRule="auto"/>
        <w:jc w:val="both"/>
        <w:rPr>
          <w:bCs/>
        </w:rPr>
      </w:pPr>
    </w:p>
    <w:bookmarkEnd w:id="0"/>
    <w:p w14:paraId="5AC1A5EC" w14:textId="77777777" w:rsidR="00A45A3A" w:rsidRDefault="00A45A3A" w:rsidP="00A45A3A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520730AA" w14:textId="77777777" w:rsidR="00A45A3A" w:rsidRDefault="00A45A3A" w:rsidP="00A45A3A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78E2D31B" w14:textId="77777777" w:rsidR="00A45A3A" w:rsidRDefault="00A45A3A" w:rsidP="00A45A3A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30C99B7C" w14:textId="77777777" w:rsidR="00A45A3A" w:rsidRDefault="00A45A3A" w:rsidP="00A45A3A">
      <w:pPr>
        <w:ind w:firstLine="425"/>
        <w:jc w:val="center"/>
        <w:rPr>
          <w:i/>
          <w:sz w:val="20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14:paraId="415EB472" w14:textId="77777777" w:rsidR="00A45A3A" w:rsidRDefault="00A45A3A" w:rsidP="00A45A3A">
      <w:pPr>
        <w:ind w:firstLine="425"/>
        <w:jc w:val="center"/>
        <w:rPr>
          <w:i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</w:t>
      </w:r>
    </w:p>
    <w:p w14:paraId="267F3B04" w14:textId="77777777" w:rsidR="008642B3" w:rsidRPr="009D3BEE" w:rsidRDefault="008642B3" w:rsidP="00A02E94"/>
    <w:sectPr w:rsidR="008642B3" w:rsidRPr="009D3BEE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33505" w14:textId="77777777" w:rsidR="00AB2DC6" w:rsidRDefault="00AB2DC6">
      <w:r>
        <w:separator/>
      </w:r>
    </w:p>
  </w:endnote>
  <w:endnote w:type="continuationSeparator" w:id="0">
    <w:p w14:paraId="29319F85" w14:textId="77777777" w:rsidR="00AB2DC6" w:rsidRDefault="00AB2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9067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B781D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5C3BD72F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7EBB206E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660C0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EF2CB" w14:textId="77777777" w:rsidR="00AB2DC6" w:rsidRDefault="00AB2DC6">
      <w:r>
        <w:separator/>
      </w:r>
    </w:p>
  </w:footnote>
  <w:footnote w:type="continuationSeparator" w:id="0">
    <w:p w14:paraId="462232E2" w14:textId="77777777" w:rsidR="00AB2DC6" w:rsidRDefault="00AB2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C577A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E638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CC226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DC6"/>
    <w:rsid w:val="00022322"/>
    <w:rsid w:val="00042497"/>
    <w:rsid w:val="000C1E6F"/>
    <w:rsid w:val="000E4E56"/>
    <w:rsid w:val="001A1468"/>
    <w:rsid w:val="001B7815"/>
    <w:rsid w:val="00211A34"/>
    <w:rsid w:val="002A7A2B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D49AB"/>
    <w:rsid w:val="004E324A"/>
    <w:rsid w:val="004E7234"/>
    <w:rsid w:val="005323E9"/>
    <w:rsid w:val="0054734E"/>
    <w:rsid w:val="00596EA3"/>
    <w:rsid w:val="00596FD7"/>
    <w:rsid w:val="005C35EA"/>
    <w:rsid w:val="005E5BFF"/>
    <w:rsid w:val="005F2CB0"/>
    <w:rsid w:val="00607F9B"/>
    <w:rsid w:val="00644DCB"/>
    <w:rsid w:val="00657C1E"/>
    <w:rsid w:val="006E3089"/>
    <w:rsid w:val="00712C39"/>
    <w:rsid w:val="00756CDA"/>
    <w:rsid w:val="007714B9"/>
    <w:rsid w:val="007E2ACC"/>
    <w:rsid w:val="007E68C5"/>
    <w:rsid w:val="007F578E"/>
    <w:rsid w:val="00832144"/>
    <w:rsid w:val="008567C7"/>
    <w:rsid w:val="008642B3"/>
    <w:rsid w:val="008A6C10"/>
    <w:rsid w:val="008E5102"/>
    <w:rsid w:val="00915B9E"/>
    <w:rsid w:val="00952256"/>
    <w:rsid w:val="0097748A"/>
    <w:rsid w:val="009D3BEE"/>
    <w:rsid w:val="009F0E5C"/>
    <w:rsid w:val="00A029B8"/>
    <w:rsid w:val="00A02E94"/>
    <w:rsid w:val="00A45A3A"/>
    <w:rsid w:val="00A91321"/>
    <w:rsid w:val="00AA02AC"/>
    <w:rsid w:val="00AB2DC6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E30B2D"/>
    <w:rsid w:val="00E62859"/>
    <w:rsid w:val="00E85D70"/>
    <w:rsid w:val="00E949C4"/>
    <w:rsid w:val="00EA4F58"/>
    <w:rsid w:val="00EF57EE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767A5"/>
  <w15:chartTrackingRefBased/>
  <w15:docId w15:val="{75EECA41-B71A-48C7-B407-22D13820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20</TotalTime>
  <Pages>6</Pages>
  <Words>1435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dc:description/>
  <cp:lastModifiedBy>Monika Ćwiertka</cp:lastModifiedBy>
  <cp:revision>9</cp:revision>
  <cp:lastPrinted>1899-12-31T23:00:00Z</cp:lastPrinted>
  <dcterms:created xsi:type="dcterms:W3CDTF">2023-07-11T06:31:00Z</dcterms:created>
  <dcterms:modified xsi:type="dcterms:W3CDTF">2023-07-11T11:42:00Z</dcterms:modified>
</cp:coreProperties>
</file>